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4744F" w14:textId="262C6C3B" w:rsidR="00B17071" w:rsidRPr="00E67176" w:rsidRDefault="00B17071" w:rsidP="00B17071">
      <w:pPr>
        <w:jc w:val="center"/>
        <w:rPr>
          <w:rFonts w:ascii="Arial Narrow" w:hAnsi="Arial Narrow"/>
          <w:b/>
          <w:bCs/>
          <w:sz w:val="22"/>
          <w:szCs w:val="22"/>
        </w:rPr>
      </w:pPr>
      <w:r w:rsidRPr="00E67176">
        <w:rPr>
          <w:rFonts w:ascii="Arial Narrow" w:hAnsi="Arial Narrow"/>
          <w:b/>
          <w:bCs/>
          <w:sz w:val="22"/>
          <w:szCs w:val="22"/>
        </w:rPr>
        <w:t>VZOREC POGODBE ZA OPREMO</w:t>
      </w:r>
    </w:p>
    <w:p w14:paraId="1E2EBEBD" w14:textId="77777777" w:rsidR="00B17071" w:rsidRPr="00E67176" w:rsidRDefault="00B17071" w:rsidP="00B17071">
      <w:pPr>
        <w:jc w:val="center"/>
        <w:rPr>
          <w:rFonts w:ascii="Arial Narrow" w:hAnsi="Arial Narrow"/>
          <w:b/>
          <w:bCs/>
          <w:sz w:val="22"/>
          <w:szCs w:val="22"/>
        </w:rPr>
      </w:pPr>
    </w:p>
    <w:p w14:paraId="02580971" w14:textId="77777777" w:rsidR="00B17071" w:rsidRPr="00E67176" w:rsidRDefault="00B17071" w:rsidP="00B17071">
      <w:pPr>
        <w:jc w:val="both"/>
        <w:rPr>
          <w:rFonts w:ascii="Arial Narrow" w:hAnsi="Arial Narrow"/>
          <w:b/>
          <w:color w:val="FF0000"/>
          <w:sz w:val="22"/>
          <w:szCs w:val="22"/>
        </w:rPr>
      </w:pPr>
      <w:r w:rsidRPr="00E67176">
        <w:rPr>
          <w:rFonts w:ascii="Arial Narrow" w:hAnsi="Arial Narrow"/>
          <w:b/>
          <w:color w:val="FF0000"/>
          <w:sz w:val="22"/>
          <w:szCs w:val="22"/>
        </w:rPr>
        <w:t>OPOZORILO: S PODPISOM PONUDBE, ODDANE V E-JN SISTEM, PONUDNIK PODPISUJE POGODBO KOT CELOTO IN SE STRINJA Z NJENO VSEBINO. VZOREC POGODBE MORA BITI V CELOTI IZPOLNJEN. V KOLIKOR PONUDNIK NASTOPA SKUPAJ S PODIZVAJALCEM/I, MORA IZPOLNITI TUDI RUBRIKE V 2. ČLENU POGODBE.</w:t>
      </w:r>
    </w:p>
    <w:p w14:paraId="066EF10C" w14:textId="77777777" w:rsidR="00B17071" w:rsidRPr="00E67176" w:rsidRDefault="00B17071" w:rsidP="00B17071">
      <w:pPr>
        <w:jc w:val="both"/>
        <w:rPr>
          <w:rFonts w:ascii="Arial Narrow" w:hAnsi="Arial Narrow"/>
          <w:sz w:val="22"/>
          <w:szCs w:val="22"/>
        </w:rPr>
      </w:pPr>
    </w:p>
    <w:p w14:paraId="6922074A" w14:textId="5FA0CD96" w:rsidR="00B17071" w:rsidRPr="00E67176" w:rsidRDefault="00B17071" w:rsidP="00B17071">
      <w:pPr>
        <w:tabs>
          <w:tab w:val="left" w:pos="1701"/>
        </w:tabs>
        <w:jc w:val="both"/>
        <w:rPr>
          <w:rFonts w:ascii="Arial Narrow" w:hAnsi="Arial Narrow"/>
          <w:sz w:val="22"/>
          <w:szCs w:val="22"/>
        </w:rPr>
      </w:pPr>
      <w:r w:rsidRPr="00E67176">
        <w:rPr>
          <w:rFonts w:ascii="Arial Narrow" w:hAnsi="Arial Narrow"/>
          <w:b/>
          <w:sz w:val="22"/>
          <w:szCs w:val="22"/>
        </w:rPr>
        <w:t xml:space="preserve">UNIVERZITETNI KLINIČNI CENTER LJUBLJANA, </w:t>
      </w:r>
      <w:r w:rsidRPr="00E67176">
        <w:rPr>
          <w:rFonts w:ascii="Arial Narrow" w:hAnsi="Arial Narrow"/>
          <w:sz w:val="22"/>
          <w:szCs w:val="22"/>
        </w:rPr>
        <w:t>Zaloška 2, 1000 Ljubljana,</w:t>
      </w:r>
      <w:r w:rsidRPr="00E67176">
        <w:rPr>
          <w:rFonts w:ascii="Arial Narrow" w:hAnsi="Arial Narrow"/>
          <w:b/>
          <w:sz w:val="22"/>
          <w:szCs w:val="22"/>
        </w:rPr>
        <w:t xml:space="preserve"> </w:t>
      </w:r>
      <w:r w:rsidRPr="00E67176">
        <w:rPr>
          <w:rFonts w:ascii="Arial Narrow" w:hAnsi="Arial Narrow"/>
          <w:sz w:val="22"/>
          <w:szCs w:val="22"/>
        </w:rPr>
        <w:t>ki ga zastopa  generalni direktor Jože Golobič, univ. dipl. prav., dr. med.; ID za DDV: SI52111776; matična številka: 5057272</w:t>
      </w:r>
      <w:r w:rsidR="00E45873">
        <w:rPr>
          <w:rFonts w:ascii="Arial Narrow" w:hAnsi="Arial Narrow"/>
          <w:sz w:val="22"/>
          <w:szCs w:val="22"/>
        </w:rPr>
        <w:t>000</w:t>
      </w:r>
      <w:r w:rsidRPr="00E67176">
        <w:rPr>
          <w:rFonts w:ascii="Arial Narrow" w:hAnsi="Arial Narrow"/>
          <w:sz w:val="22"/>
          <w:szCs w:val="22"/>
        </w:rPr>
        <w:t>; (v nadaljevanju: naročnik)</w:t>
      </w:r>
    </w:p>
    <w:p w14:paraId="597E9FFA" w14:textId="77777777" w:rsidR="00B17071" w:rsidRPr="00E67176" w:rsidRDefault="00B17071" w:rsidP="00B17071">
      <w:pPr>
        <w:jc w:val="both"/>
        <w:rPr>
          <w:rFonts w:ascii="Arial Narrow" w:hAnsi="Arial Narrow"/>
          <w:sz w:val="22"/>
          <w:szCs w:val="22"/>
        </w:rPr>
      </w:pPr>
    </w:p>
    <w:p w14:paraId="69CC1F45" w14:textId="77777777" w:rsidR="00B17071" w:rsidRPr="00E67176" w:rsidRDefault="00B17071" w:rsidP="00B17071">
      <w:pPr>
        <w:jc w:val="both"/>
        <w:rPr>
          <w:rFonts w:ascii="Arial Narrow" w:hAnsi="Arial Narrow"/>
          <w:sz w:val="22"/>
          <w:szCs w:val="22"/>
        </w:rPr>
      </w:pPr>
      <w:r w:rsidRPr="00E67176">
        <w:rPr>
          <w:rFonts w:ascii="Arial Narrow" w:hAnsi="Arial Narrow"/>
          <w:sz w:val="22"/>
          <w:szCs w:val="22"/>
        </w:rPr>
        <w:t>in</w:t>
      </w:r>
    </w:p>
    <w:p w14:paraId="56D89805" w14:textId="77777777" w:rsidR="00B17071" w:rsidRPr="00E67176" w:rsidRDefault="00B17071" w:rsidP="00B17071">
      <w:pPr>
        <w:jc w:val="both"/>
        <w:rPr>
          <w:rFonts w:ascii="Arial Narrow" w:hAnsi="Arial Narrow"/>
          <w:sz w:val="22"/>
          <w:szCs w:val="22"/>
        </w:rPr>
      </w:pPr>
    </w:p>
    <w:p w14:paraId="4E4CDE9E" w14:textId="77777777" w:rsidR="00B17071" w:rsidRPr="00E67176" w:rsidRDefault="00B17071" w:rsidP="00B17071">
      <w:pPr>
        <w:jc w:val="both"/>
        <w:rPr>
          <w:rFonts w:ascii="Arial Narrow" w:hAnsi="Arial Narrow"/>
          <w:sz w:val="22"/>
          <w:szCs w:val="22"/>
        </w:rPr>
      </w:pPr>
      <w:r w:rsidRPr="00E67176">
        <w:rPr>
          <w:rFonts w:ascii="Arial Narrow" w:hAnsi="Arial Narrow"/>
          <w:b/>
          <w:sz w:val="22"/>
          <w:szCs w:val="22"/>
        </w:rPr>
        <w:t xml:space="preserve">__________________________________________________, </w:t>
      </w:r>
      <w:r w:rsidRPr="00E67176">
        <w:rPr>
          <w:rFonts w:ascii="Arial Narrow" w:hAnsi="Arial Narrow"/>
          <w:sz w:val="22"/>
          <w:szCs w:val="22"/>
        </w:rPr>
        <w:t>ki ga zastopa direktor ___________________; ID za DDV:__________________; matična številka:___________________;</w:t>
      </w:r>
    </w:p>
    <w:p w14:paraId="76053554" w14:textId="77777777" w:rsidR="00B17071" w:rsidRPr="00E67176" w:rsidRDefault="00B17071" w:rsidP="00B17071">
      <w:pPr>
        <w:jc w:val="both"/>
        <w:rPr>
          <w:rFonts w:ascii="Arial Narrow" w:hAnsi="Arial Narrow"/>
          <w:sz w:val="22"/>
          <w:szCs w:val="22"/>
        </w:rPr>
      </w:pPr>
      <w:r w:rsidRPr="00E67176">
        <w:rPr>
          <w:rFonts w:ascii="Arial Narrow" w:hAnsi="Arial Narrow"/>
          <w:sz w:val="22"/>
          <w:szCs w:val="22"/>
        </w:rPr>
        <w:t>(v nadaljevanju: dobavitelj)</w:t>
      </w:r>
    </w:p>
    <w:p w14:paraId="40DBC0DD" w14:textId="77777777" w:rsidR="00B17071" w:rsidRPr="00E67176" w:rsidRDefault="00B17071" w:rsidP="00B17071">
      <w:pPr>
        <w:jc w:val="both"/>
        <w:rPr>
          <w:rFonts w:ascii="Arial Narrow" w:hAnsi="Arial Narrow"/>
          <w:sz w:val="22"/>
          <w:szCs w:val="22"/>
        </w:rPr>
      </w:pPr>
    </w:p>
    <w:p w14:paraId="4982C71C" w14:textId="77777777" w:rsidR="00B17071" w:rsidRPr="00E67176" w:rsidRDefault="00B17071" w:rsidP="00B17071">
      <w:pPr>
        <w:jc w:val="both"/>
        <w:rPr>
          <w:rFonts w:ascii="Arial Narrow" w:hAnsi="Arial Narrow"/>
          <w:sz w:val="22"/>
          <w:szCs w:val="22"/>
        </w:rPr>
      </w:pPr>
      <w:r w:rsidRPr="00E67176">
        <w:rPr>
          <w:rFonts w:ascii="Arial Narrow" w:hAnsi="Arial Narrow"/>
          <w:sz w:val="22"/>
          <w:szCs w:val="22"/>
        </w:rPr>
        <w:t>(oba skupaj v nadaljevanju tudi: pogodbeni stranki)</w:t>
      </w:r>
    </w:p>
    <w:p w14:paraId="391D5B6F" w14:textId="77777777" w:rsidR="00B17071" w:rsidRPr="00E67176" w:rsidRDefault="00B17071" w:rsidP="00B17071">
      <w:pPr>
        <w:jc w:val="both"/>
        <w:rPr>
          <w:rFonts w:ascii="Arial Narrow" w:hAnsi="Arial Narrow"/>
          <w:sz w:val="22"/>
          <w:szCs w:val="22"/>
        </w:rPr>
      </w:pPr>
    </w:p>
    <w:p w14:paraId="36497822" w14:textId="77777777" w:rsidR="00B17071" w:rsidRPr="00E67176" w:rsidRDefault="00B17071" w:rsidP="00B17071">
      <w:pPr>
        <w:jc w:val="both"/>
        <w:rPr>
          <w:rFonts w:ascii="Arial Narrow" w:hAnsi="Arial Narrow"/>
          <w:sz w:val="22"/>
          <w:szCs w:val="22"/>
        </w:rPr>
      </w:pPr>
      <w:r w:rsidRPr="00E67176">
        <w:rPr>
          <w:rFonts w:ascii="Arial Narrow" w:hAnsi="Arial Narrow"/>
          <w:sz w:val="22"/>
          <w:szCs w:val="22"/>
        </w:rPr>
        <w:t>sklepata pogodbo o</w:t>
      </w:r>
    </w:p>
    <w:p w14:paraId="3B927CC7" w14:textId="77777777" w:rsidR="00B17071" w:rsidRPr="00E67176" w:rsidRDefault="00B17071" w:rsidP="00B17071">
      <w:pPr>
        <w:jc w:val="both"/>
        <w:rPr>
          <w:rFonts w:ascii="Arial Narrow" w:hAnsi="Arial Narrow"/>
          <w:sz w:val="22"/>
          <w:szCs w:val="22"/>
        </w:rPr>
      </w:pPr>
    </w:p>
    <w:p w14:paraId="7DC9C29E" w14:textId="41F7C027" w:rsidR="00B17071" w:rsidRPr="00E67176" w:rsidRDefault="00B17071" w:rsidP="00B17071">
      <w:pPr>
        <w:jc w:val="center"/>
        <w:rPr>
          <w:rFonts w:ascii="Arial Narrow" w:hAnsi="Arial Narrow"/>
          <w:b/>
          <w:sz w:val="22"/>
          <w:szCs w:val="22"/>
        </w:rPr>
      </w:pPr>
      <w:r w:rsidRPr="00E67176">
        <w:rPr>
          <w:rFonts w:ascii="Arial Narrow" w:hAnsi="Arial Narrow"/>
          <w:b/>
          <w:sz w:val="22"/>
          <w:szCs w:val="22"/>
        </w:rPr>
        <w:t xml:space="preserve">NAKUPU </w:t>
      </w:r>
      <w:bookmarkStart w:id="0" w:name="_Hlk104802471"/>
      <w:r w:rsidR="004D3B42" w:rsidRPr="00E67176">
        <w:rPr>
          <w:rFonts w:ascii="Arial Narrow" w:hAnsi="Arial Narrow"/>
          <w:b/>
          <w:sz w:val="22"/>
          <w:szCs w:val="22"/>
        </w:rPr>
        <w:t xml:space="preserve">DR RTG C LOK (Mini C </w:t>
      </w:r>
      <w:proofErr w:type="spellStart"/>
      <w:r w:rsidR="004D3B42" w:rsidRPr="00E67176">
        <w:rPr>
          <w:rFonts w:ascii="Arial Narrow" w:hAnsi="Arial Narrow"/>
          <w:b/>
          <w:sz w:val="22"/>
          <w:szCs w:val="22"/>
        </w:rPr>
        <w:t>arm-fluoroskopija</w:t>
      </w:r>
      <w:proofErr w:type="spellEnd"/>
      <w:r w:rsidR="004D3B42" w:rsidRPr="00E67176">
        <w:rPr>
          <w:rFonts w:ascii="Arial Narrow" w:hAnsi="Arial Narrow"/>
          <w:b/>
          <w:sz w:val="22"/>
          <w:szCs w:val="22"/>
        </w:rPr>
        <w:t>)</w:t>
      </w:r>
      <w:r w:rsidRPr="00E67176">
        <w:rPr>
          <w:rFonts w:ascii="Arial Narrow" w:hAnsi="Arial Narrow"/>
          <w:b/>
          <w:sz w:val="22"/>
          <w:szCs w:val="22"/>
        </w:rPr>
        <w:t xml:space="preserve"> </w:t>
      </w:r>
      <w:bookmarkEnd w:id="0"/>
    </w:p>
    <w:p w14:paraId="403C2FEB" w14:textId="77777777" w:rsidR="00B17071" w:rsidRPr="00E67176" w:rsidRDefault="00B17071" w:rsidP="00B17071">
      <w:pPr>
        <w:jc w:val="center"/>
        <w:rPr>
          <w:rFonts w:ascii="Arial Narrow" w:hAnsi="Arial Narrow"/>
          <w:b/>
          <w:caps/>
          <w:sz w:val="22"/>
          <w:szCs w:val="22"/>
          <w:u w:val="single"/>
        </w:rPr>
      </w:pPr>
      <w:r w:rsidRPr="00E67176">
        <w:rPr>
          <w:rFonts w:ascii="Arial Narrow" w:hAnsi="Arial Narrow"/>
          <w:b/>
          <w:caps/>
          <w:sz w:val="22"/>
          <w:szCs w:val="22"/>
          <w:u w:val="single"/>
        </w:rPr>
        <w:t>(</w:t>
      </w:r>
      <w:r w:rsidRPr="00E67176">
        <w:rPr>
          <w:rFonts w:ascii="Arial Narrow" w:hAnsi="Arial Narrow"/>
          <w:b/>
          <w:sz w:val="22"/>
          <w:szCs w:val="22"/>
          <w:u w:val="single"/>
        </w:rPr>
        <w:t>v nadaljevanju: pogodba</w:t>
      </w:r>
      <w:r w:rsidRPr="00E67176">
        <w:rPr>
          <w:rFonts w:ascii="Arial Narrow" w:hAnsi="Arial Narrow"/>
          <w:b/>
          <w:caps/>
          <w:sz w:val="22"/>
          <w:szCs w:val="22"/>
          <w:u w:val="single"/>
        </w:rPr>
        <w:t>)</w:t>
      </w:r>
    </w:p>
    <w:p w14:paraId="60072269" w14:textId="77777777" w:rsidR="00B17071" w:rsidRPr="00E67176" w:rsidRDefault="00B17071" w:rsidP="00B17071">
      <w:pPr>
        <w:jc w:val="both"/>
        <w:rPr>
          <w:rFonts w:ascii="Arial Narrow" w:hAnsi="Arial Narrow"/>
          <w:b/>
          <w:sz w:val="22"/>
          <w:szCs w:val="22"/>
        </w:rPr>
      </w:pPr>
    </w:p>
    <w:p w14:paraId="0CC00065" w14:textId="77777777" w:rsidR="00B17071" w:rsidRPr="00E67176" w:rsidRDefault="00B17071" w:rsidP="00B17071">
      <w:pPr>
        <w:jc w:val="both"/>
        <w:rPr>
          <w:rFonts w:ascii="Arial Narrow" w:hAnsi="Arial Narrow"/>
          <w:b/>
          <w:caps/>
          <w:sz w:val="22"/>
          <w:szCs w:val="22"/>
        </w:rPr>
      </w:pPr>
    </w:p>
    <w:p w14:paraId="5A8E5472" w14:textId="55535998" w:rsidR="00B17071" w:rsidRPr="00E67176" w:rsidRDefault="00B17071" w:rsidP="00B17071">
      <w:pPr>
        <w:jc w:val="both"/>
        <w:rPr>
          <w:rFonts w:ascii="Arial Narrow" w:hAnsi="Arial Narrow"/>
          <w:b/>
          <w:sz w:val="22"/>
          <w:szCs w:val="22"/>
        </w:rPr>
      </w:pPr>
      <w:r w:rsidRPr="00E67176">
        <w:rPr>
          <w:rFonts w:ascii="Arial Narrow" w:hAnsi="Arial Narrow"/>
          <w:b/>
          <w:sz w:val="22"/>
          <w:szCs w:val="22"/>
        </w:rPr>
        <w:t xml:space="preserve">                       </w:t>
      </w:r>
    </w:p>
    <w:p w14:paraId="214A883C" w14:textId="77777777" w:rsidR="00B17071" w:rsidRPr="00E67176" w:rsidRDefault="00B17071" w:rsidP="00A55D4F">
      <w:pPr>
        <w:numPr>
          <w:ilvl w:val="0"/>
          <w:numId w:val="27"/>
        </w:numPr>
        <w:rPr>
          <w:rFonts w:ascii="Arial Narrow" w:hAnsi="Arial Narrow"/>
          <w:b/>
          <w:sz w:val="22"/>
          <w:szCs w:val="22"/>
        </w:rPr>
      </w:pPr>
      <w:r w:rsidRPr="00E67176">
        <w:rPr>
          <w:rFonts w:ascii="Arial Narrow" w:hAnsi="Arial Narrow"/>
          <w:b/>
          <w:sz w:val="22"/>
          <w:szCs w:val="22"/>
        </w:rPr>
        <w:t>PREDMET POGODBE</w:t>
      </w:r>
    </w:p>
    <w:p w14:paraId="43593213" w14:textId="77777777" w:rsidR="00B17071" w:rsidRPr="00E67176" w:rsidRDefault="00B17071" w:rsidP="00B17071">
      <w:pPr>
        <w:rPr>
          <w:rFonts w:ascii="Arial Narrow" w:hAnsi="Arial Narrow"/>
          <w:b/>
          <w:sz w:val="22"/>
          <w:szCs w:val="22"/>
        </w:rPr>
      </w:pPr>
    </w:p>
    <w:p w14:paraId="4FE2D94B" w14:textId="3AE1608B" w:rsidR="00B17071" w:rsidRPr="00E67176" w:rsidRDefault="00B17071" w:rsidP="00A55D4F">
      <w:pPr>
        <w:numPr>
          <w:ilvl w:val="1"/>
          <w:numId w:val="28"/>
        </w:numPr>
        <w:ind w:left="502" w:hanging="502"/>
        <w:jc w:val="both"/>
        <w:rPr>
          <w:rFonts w:ascii="Arial Narrow" w:hAnsi="Arial Narrow"/>
          <w:sz w:val="22"/>
          <w:szCs w:val="22"/>
        </w:rPr>
      </w:pPr>
      <w:r w:rsidRPr="00E67176">
        <w:rPr>
          <w:rFonts w:ascii="Arial Narrow" w:hAnsi="Arial Narrow"/>
          <w:sz w:val="22"/>
          <w:szCs w:val="22"/>
        </w:rPr>
        <w:t>Pogodba se sklepa na podlagi izvedenega javnega naročila</w:t>
      </w:r>
      <w:r w:rsidR="007119D8" w:rsidRPr="00E67176">
        <w:rPr>
          <w:rFonts w:ascii="Arial Narrow" w:hAnsi="Arial Narrow"/>
          <w:sz w:val="22"/>
          <w:szCs w:val="22"/>
        </w:rPr>
        <w:t xml:space="preserve"> male vrednosti</w:t>
      </w:r>
      <w:r w:rsidRPr="00E67176">
        <w:rPr>
          <w:rFonts w:ascii="Arial Narrow" w:hAnsi="Arial Narrow"/>
          <w:sz w:val="22"/>
          <w:szCs w:val="22"/>
        </w:rPr>
        <w:t xml:space="preserve"> št.: __________, objavljenega na Portalu javnih naročil in </w:t>
      </w:r>
      <w:proofErr w:type="spellStart"/>
      <w:r w:rsidRPr="00E67176">
        <w:rPr>
          <w:rFonts w:ascii="Arial Narrow" w:hAnsi="Arial Narrow"/>
          <w:sz w:val="22"/>
          <w:szCs w:val="22"/>
        </w:rPr>
        <w:t>eJN</w:t>
      </w:r>
      <w:proofErr w:type="spellEnd"/>
      <w:r w:rsidRPr="00E67176">
        <w:rPr>
          <w:rFonts w:ascii="Arial Narrow" w:hAnsi="Arial Narrow"/>
          <w:sz w:val="22"/>
          <w:szCs w:val="22"/>
        </w:rPr>
        <w:t xml:space="preserve"> z dne ____________ </w:t>
      </w:r>
      <w:r w:rsidR="007119D8" w:rsidRPr="00E67176">
        <w:rPr>
          <w:rFonts w:ascii="Arial Narrow" w:hAnsi="Arial Narrow"/>
          <w:sz w:val="22"/>
          <w:szCs w:val="22"/>
        </w:rPr>
        <w:t>.</w:t>
      </w:r>
    </w:p>
    <w:p w14:paraId="4CB6FCA5" w14:textId="77777777" w:rsidR="00B17071" w:rsidRPr="00E67176" w:rsidRDefault="00B17071" w:rsidP="00B17071">
      <w:pPr>
        <w:ind w:left="360"/>
        <w:jc w:val="both"/>
        <w:rPr>
          <w:rFonts w:ascii="Arial Narrow" w:hAnsi="Arial Narrow"/>
          <w:sz w:val="22"/>
          <w:szCs w:val="22"/>
        </w:rPr>
      </w:pPr>
    </w:p>
    <w:p w14:paraId="62F391FB" w14:textId="4ED1CC2B" w:rsidR="00B17071" w:rsidRPr="00E67176" w:rsidRDefault="00B17071" w:rsidP="00A55D4F">
      <w:pPr>
        <w:pStyle w:val="Odstavekseznama"/>
        <w:numPr>
          <w:ilvl w:val="1"/>
          <w:numId w:val="28"/>
        </w:numPr>
        <w:spacing w:line="260" w:lineRule="atLeast"/>
        <w:ind w:left="502" w:hanging="502"/>
        <w:jc w:val="both"/>
        <w:rPr>
          <w:rFonts w:ascii="Arial Narrow" w:hAnsi="Arial Narrow"/>
          <w:sz w:val="22"/>
          <w:szCs w:val="22"/>
        </w:rPr>
      </w:pPr>
      <w:r w:rsidRPr="00E67176">
        <w:rPr>
          <w:rFonts w:ascii="Arial Narrow" w:hAnsi="Arial Narrow"/>
          <w:sz w:val="22"/>
          <w:szCs w:val="22"/>
        </w:rPr>
        <w:t xml:space="preserve">Predmet pogodbe je obveznost dobavitelja, da bo naročniku </w:t>
      </w:r>
      <w:r w:rsidR="00891E2B" w:rsidRPr="00E67176">
        <w:rPr>
          <w:rFonts w:ascii="Arial Narrow" w:hAnsi="Arial Narrow"/>
          <w:sz w:val="22"/>
          <w:szCs w:val="22"/>
        </w:rPr>
        <w:t>za določeno kupnino</w:t>
      </w:r>
      <w:r w:rsidR="003511AB" w:rsidRPr="00E67176">
        <w:rPr>
          <w:rFonts w:ascii="Arial Narrow" w:hAnsi="Arial Narrow"/>
          <w:sz w:val="22"/>
          <w:szCs w:val="22"/>
        </w:rPr>
        <w:t xml:space="preserve"> dobavil in izročil v last in posest ter v funkcionalno uporabo opremo, katere specifikacija je navedena v ponudbi št.: </w:t>
      </w:r>
      <w:r w:rsidRPr="00E67176">
        <w:rPr>
          <w:rFonts w:ascii="Arial Narrow" w:hAnsi="Arial Narrow"/>
          <w:sz w:val="22"/>
          <w:szCs w:val="22"/>
        </w:rPr>
        <w:t>___________________ z dne ________________, ki je priloga 1 te pogodbe (v nadaljevanju tudi: ponudbena dokumentacija).</w:t>
      </w:r>
      <w:r w:rsidRPr="00E67176">
        <w:rPr>
          <w:rFonts w:ascii="Arial Narrow" w:hAnsi="Arial Narrow"/>
          <w:spacing w:val="-10"/>
          <w:sz w:val="22"/>
          <w:szCs w:val="22"/>
        </w:rPr>
        <w:t xml:space="preserve"> </w:t>
      </w:r>
    </w:p>
    <w:p w14:paraId="353444D8" w14:textId="77777777" w:rsidR="00B17071" w:rsidRPr="00E67176" w:rsidRDefault="00B17071" w:rsidP="00B17071">
      <w:pPr>
        <w:pStyle w:val="Odstavekseznama"/>
        <w:ind w:left="502"/>
        <w:rPr>
          <w:rFonts w:ascii="Arial Narrow" w:hAnsi="Arial Narrow"/>
          <w:sz w:val="22"/>
          <w:szCs w:val="22"/>
        </w:rPr>
      </w:pPr>
    </w:p>
    <w:p w14:paraId="0DEEB23F" w14:textId="77777777" w:rsidR="00F0056F" w:rsidRDefault="00B17071" w:rsidP="00B17071">
      <w:pPr>
        <w:jc w:val="both"/>
        <w:rPr>
          <w:rFonts w:ascii="Arial Narrow" w:hAnsi="Arial Narrow"/>
          <w:sz w:val="22"/>
          <w:szCs w:val="22"/>
        </w:rPr>
      </w:pPr>
      <w:r w:rsidRPr="00E67176">
        <w:rPr>
          <w:rFonts w:ascii="Arial Narrow" w:hAnsi="Arial Narrow"/>
          <w:bCs/>
          <w:sz w:val="22"/>
          <w:szCs w:val="22"/>
        </w:rPr>
        <w:t xml:space="preserve">1. </w:t>
      </w:r>
      <w:r w:rsidR="000859C1">
        <w:rPr>
          <w:rFonts w:ascii="Arial Narrow" w:hAnsi="Arial Narrow"/>
          <w:bCs/>
          <w:sz w:val="22"/>
          <w:szCs w:val="22"/>
        </w:rPr>
        <w:t>3</w:t>
      </w:r>
      <w:r w:rsidRPr="00E67176">
        <w:rPr>
          <w:rFonts w:ascii="Arial Narrow" w:hAnsi="Arial Narrow"/>
          <w:bCs/>
          <w:sz w:val="22"/>
          <w:szCs w:val="22"/>
        </w:rPr>
        <w:t>.</w:t>
      </w:r>
      <w:r w:rsidRPr="00E67176">
        <w:rPr>
          <w:rFonts w:ascii="Arial Narrow" w:hAnsi="Arial Narrow"/>
          <w:b/>
          <w:sz w:val="22"/>
          <w:szCs w:val="22"/>
        </w:rPr>
        <w:t xml:space="preserve"> </w:t>
      </w:r>
      <w:r w:rsidRPr="00E67176">
        <w:rPr>
          <w:rFonts w:ascii="Arial Narrow" w:hAnsi="Arial Narrow"/>
          <w:sz w:val="22"/>
          <w:szCs w:val="22"/>
        </w:rPr>
        <w:t>Obveznost dobavitelja je tudi embalaža in transport, ter da na svoje stroške ščiti in zavaruje pogodbeno blago</w:t>
      </w:r>
    </w:p>
    <w:p w14:paraId="35A5B0A5" w14:textId="77777777" w:rsidR="00F0056F" w:rsidRDefault="00F0056F" w:rsidP="00B17071">
      <w:pPr>
        <w:jc w:val="both"/>
        <w:rPr>
          <w:rFonts w:ascii="Arial Narrow" w:hAnsi="Arial Narrow"/>
          <w:sz w:val="22"/>
          <w:szCs w:val="22"/>
        </w:rPr>
      </w:pPr>
      <w:r>
        <w:rPr>
          <w:rFonts w:ascii="Arial Narrow" w:hAnsi="Arial Narrow"/>
          <w:sz w:val="22"/>
          <w:szCs w:val="22"/>
        </w:rPr>
        <w:t xml:space="preserve">       </w:t>
      </w:r>
      <w:r w:rsidR="00B17071" w:rsidRPr="00E67176">
        <w:rPr>
          <w:rFonts w:ascii="Arial Narrow" w:hAnsi="Arial Narrow"/>
          <w:sz w:val="22"/>
          <w:szCs w:val="22"/>
        </w:rPr>
        <w:t xml:space="preserve"> in storitve pred vremenskimi, tehničnimi, termičnimi, transportnimi in vsakovrstnimi drugimi</w:t>
      </w:r>
      <w:r>
        <w:rPr>
          <w:rFonts w:ascii="Arial Narrow" w:hAnsi="Arial Narrow"/>
          <w:sz w:val="22"/>
          <w:szCs w:val="22"/>
        </w:rPr>
        <w:t xml:space="preserve"> </w:t>
      </w:r>
      <w:r w:rsidR="00B17071" w:rsidRPr="00E67176">
        <w:rPr>
          <w:rFonts w:ascii="Arial Narrow" w:hAnsi="Arial Narrow"/>
          <w:sz w:val="22"/>
          <w:szCs w:val="22"/>
        </w:rPr>
        <w:t>škodljivimi vplivi in</w:t>
      </w:r>
    </w:p>
    <w:p w14:paraId="32CD68C2" w14:textId="7EC94AF9" w:rsidR="00B17071" w:rsidRPr="00F0056F" w:rsidRDefault="00F0056F" w:rsidP="00B17071">
      <w:pPr>
        <w:jc w:val="both"/>
        <w:rPr>
          <w:rFonts w:ascii="Arial Narrow" w:hAnsi="Arial Narrow"/>
          <w:sz w:val="22"/>
          <w:szCs w:val="22"/>
        </w:rPr>
      </w:pPr>
      <w:r>
        <w:rPr>
          <w:rFonts w:ascii="Arial Narrow" w:hAnsi="Arial Narrow"/>
          <w:sz w:val="22"/>
          <w:szCs w:val="22"/>
        </w:rPr>
        <w:t xml:space="preserve">       </w:t>
      </w:r>
      <w:r w:rsidR="00B17071" w:rsidRPr="00E67176">
        <w:rPr>
          <w:rFonts w:ascii="Arial Narrow" w:hAnsi="Arial Narrow"/>
          <w:sz w:val="22"/>
          <w:szCs w:val="22"/>
        </w:rPr>
        <w:t xml:space="preserve"> poškodbami in da odgovarja za varno delo do zapisniške primopredaje.</w:t>
      </w:r>
    </w:p>
    <w:p w14:paraId="0D38B152" w14:textId="77777777" w:rsidR="00B17071" w:rsidRPr="00E67176" w:rsidRDefault="00B17071" w:rsidP="00B17071">
      <w:pPr>
        <w:jc w:val="both"/>
        <w:rPr>
          <w:rFonts w:ascii="Arial Narrow" w:hAnsi="Arial Narrow"/>
          <w:sz w:val="22"/>
          <w:szCs w:val="22"/>
        </w:rPr>
      </w:pPr>
    </w:p>
    <w:p w14:paraId="52F75E45" w14:textId="484C705C" w:rsidR="00B17071" w:rsidRPr="00E67176" w:rsidRDefault="00B17071" w:rsidP="00F819EE">
      <w:pPr>
        <w:jc w:val="both"/>
        <w:rPr>
          <w:rFonts w:ascii="Arial Narrow" w:hAnsi="Arial Narrow"/>
          <w:sz w:val="22"/>
          <w:szCs w:val="22"/>
        </w:rPr>
      </w:pPr>
      <w:r w:rsidRPr="00E67176">
        <w:rPr>
          <w:rFonts w:ascii="Arial Narrow" w:hAnsi="Arial Narrow"/>
          <w:sz w:val="22"/>
          <w:szCs w:val="22"/>
        </w:rPr>
        <w:t>1.</w:t>
      </w:r>
      <w:r w:rsidR="000859C1">
        <w:rPr>
          <w:rFonts w:ascii="Arial Narrow" w:hAnsi="Arial Narrow"/>
          <w:sz w:val="22"/>
          <w:szCs w:val="22"/>
        </w:rPr>
        <w:t>4</w:t>
      </w:r>
      <w:r w:rsidRPr="00E67176">
        <w:rPr>
          <w:rFonts w:ascii="Arial Narrow" w:hAnsi="Arial Narrow"/>
          <w:sz w:val="22"/>
          <w:szCs w:val="22"/>
        </w:rPr>
        <w:t xml:space="preserve">. Predmet pogodbe je tudi obveznost dobavitelja, da z lastnim orodjem, napravami in osebjem izvede  </w:t>
      </w:r>
    </w:p>
    <w:p w14:paraId="76E861D8" w14:textId="77777777" w:rsidR="00B17071" w:rsidRPr="00E67176" w:rsidRDefault="00B17071" w:rsidP="00F819EE">
      <w:pPr>
        <w:ind w:left="426"/>
        <w:jc w:val="both"/>
        <w:rPr>
          <w:rFonts w:ascii="Arial Narrow" w:hAnsi="Arial Narrow"/>
          <w:b/>
          <w:sz w:val="22"/>
          <w:szCs w:val="22"/>
        </w:rPr>
      </w:pPr>
      <w:r w:rsidRPr="00E67176">
        <w:rPr>
          <w:rFonts w:ascii="Arial Narrow" w:hAnsi="Arial Narrow"/>
          <w:sz w:val="22"/>
          <w:szCs w:val="22"/>
        </w:rPr>
        <w:t xml:space="preserve">montažo vseh pogodbenih stvari, priključitev, zagon ter preizkus doseganja pogodbenih tehnično – tehnoloških parametrov in funkcionalnega delovanja, vključno z namestitvijo in morebitnimi potrebnimi drobnimi dopolnili (kompatibilnostjo) z obstoječo opremo in priključki, </w:t>
      </w:r>
      <w:r w:rsidRPr="00E67176">
        <w:rPr>
          <w:rFonts w:ascii="Arial Narrow" w:hAnsi="Arial Narrow"/>
          <w:b/>
          <w:sz w:val="22"/>
          <w:szCs w:val="22"/>
        </w:rPr>
        <w:t>kar se ugotovi z zapisnikom o primopredaji (inštalacijski zapisnik). Pogodbeni stranki sta soglasni, da so navedene obveznosti dobavitelja vključene v pogodbeno dogovorjeno ceno iz 2. člena te pogodbe, in sicer na podlagi izračuna z jamstvom dobavitelja za njegovo pravilnost (prvi odstavek 643. člena Obligacijskega zakonika).</w:t>
      </w:r>
    </w:p>
    <w:p w14:paraId="4BFE8112" w14:textId="77777777" w:rsidR="00B17071" w:rsidRPr="00E67176" w:rsidRDefault="00B17071" w:rsidP="00B17071">
      <w:pPr>
        <w:jc w:val="both"/>
        <w:rPr>
          <w:rFonts w:ascii="Arial Narrow" w:hAnsi="Arial Narrow"/>
          <w:sz w:val="22"/>
          <w:szCs w:val="22"/>
        </w:rPr>
      </w:pPr>
    </w:p>
    <w:p w14:paraId="7DAA7510" w14:textId="2B287D53" w:rsidR="00B17071" w:rsidRPr="00E67176" w:rsidRDefault="00B17071" w:rsidP="00F819EE">
      <w:pPr>
        <w:jc w:val="both"/>
        <w:rPr>
          <w:rFonts w:ascii="Arial Narrow" w:hAnsi="Arial Narrow"/>
          <w:sz w:val="22"/>
          <w:szCs w:val="22"/>
        </w:rPr>
      </w:pPr>
      <w:r w:rsidRPr="00E67176">
        <w:rPr>
          <w:rFonts w:ascii="Arial Narrow" w:hAnsi="Arial Narrow"/>
          <w:sz w:val="22"/>
          <w:szCs w:val="22"/>
        </w:rPr>
        <w:t>1.</w:t>
      </w:r>
      <w:r w:rsidR="000859C1">
        <w:rPr>
          <w:rFonts w:ascii="Arial Narrow" w:hAnsi="Arial Narrow"/>
          <w:sz w:val="22"/>
          <w:szCs w:val="22"/>
        </w:rPr>
        <w:t>5</w:t>
      </w:r>
      <w:r w:rsidRPr="00E67176">
        <w:rPr>
          <w:rFonts w:ascii="Arial Narrow" w:hAnsi="Arial Narrow"/>
          <w:sz w:val="22"/>
          <w:szCs w:val="22"/>
        </w:rPr>
        <w:t xml:space="preserve">. Predmet pogodbe je tudi obveznost dobavitelja, da pravočasno zagotovi in izroči vse potrebne načrte, </w:t>
      </w:r>
    </w:p>
    <w:p w14:paraId="0F59EBBD" w14:textId="0089FDA2" w:rsidR="00B17071" w:rsidRDefault="00B17071" w:rsidP="00F819EE">
      <w:pPr>
        <w:ind w:left="284"/>
        <w:jc w:val="both"/>
        <w:rPr>
          <w:rFonts w:ascii="Arial Narrow" w:hAnsi="Arial Narrow"/>
          <w:sz w:val="22"/>
          <w:szCs w:val="22"/>
        </w:rPr>
      </w:pPr>
      <w:r w:rsidRPr="00E67176">
        <w:rPr>
          <w:rFonts w:ascii="Arial Narrow" w:hAnsi="Arial Narrow"/>
          <w:sz w:val="22"/>
          <w:szCs w:val="22"/>
        </w:rPr>
        <w:t>A-teste, garancije, navodila in drugo potrebno za montažo, uporabo in vzdrževanje pogodbenih stvari, kot tudi garancijske listine, vključno s splošno (skupno) garancijsko izjavo za dobavljeno in montirano opremo; predmet pogodbe je tudi jamčevanje za stvarne napake in obveznosti dobavitelja iz naslova garancije. Prav tako mora v Službo za servisiranje medicinske opreme predati vso servisno dokumentacijo za predmet pogodbe.</w:t>
      </w:r>
    </w:p>
    <w:p w14:paraId="48D3D085" w14:textId="77777777" w:rsidR="00F819EE" w:rsidRPr="00E67176" w:rsidRDefault="00F819EE" w:rsidP="00F819EE">
      <w:pPr>
        <w:ind w:left="284"/>
        <w:jc w:val="both"/>
        <w:rPr>
          <w:rFonts w:ascii="Arial Narrow" w:hAnsi="Arial Narrow"/>
          <w:sz w:val="22"/>
          <w:szCs w:val="22"/>
        </w:rPr>
      </w:pPr>
    </w:p>
    <w:p w14:paraId="564EB1DE" w14:textId="3A0CFCD5" w:rsidR="00B17071" w:rsidRPr="00E67176" w:rsidRDefault="00B17071" w:rsidP="00B17071">
      <w:pPr>
        <w:rPr>
          <w:rFonts w:ascii="Arial Narrow" w:hAnsi="Arial Narrow"/>
          <w:sz w:val="22"/>
          <w:szCs w:val="22"/>
        </w:rPr>
      </w:pPr>
      <w:r w:rsidRPr="00E67176">
        <w:rPr>
          <w:rFonts w:ascii="Arial Narrow" w:hAnsi="Arial Narrow"/>
          <w:sz w:val="22"/>
          <w:szCs w:val="22"/>
        </w:rPr>
        <w:lastRenderedPageBreak/>
        <w:t>1.</w:t>
      </w:r>
      <w:r w:rsidR="000859C1">
        <w:rPr>
          <w:rFonts w:ascii="Arial Narrow" w:hAnsi="Arial Narrow"/>
          <w:sz w:val="22"/>
          <w:szCs w:val="22"/>
        </w:rPr>
        <w:t>6</w:t>
      </w:r>
      <w:r w:rsidRPr="00E67176">
        <w:rPr>
          <w:rFonts w:ascii="Arial Narrow" w:hAnsi="Arial Narrow"/>
          <w:sz w:val="22"/>
          <w:szCs w:val="22"/>
        </w:rPr>
        <w:t xml:space="preserve">. Dobavljena oprema mora biti opremljena s proizvajalčevo nalepko, ki mora v skladu s standardi </w:t>
      </w:r>
    </w:p>
    <w:p w14:paraId="240A6F3C" w14:textId="77777777" w:rsidR="00B17071" w:rsidRPr="00E67176" w:rsidRDefault="00B17071" w:rsidP="00B17071">
      <w:pPr>
        <w:rPr>
          <w:rFonts w:ascii="Arial Narrow" w:hAnsi="Arial Narrow"/>
          <w:sz w:val="22"/>
          <w:szCs w:val="22"/>
        </w:rPr>
      </w:pPr>
      <w:r w:rsidRPr="00E67176">
        <w:rPr>
          <w:rFonts w:ascii="Arial Narrow" w:hAnsi="Arial Narrow"/>
          <w:sz w:val="22"/>
          <w:szCs w:val="22"/>
        </w:rPr>
        <w:t xml:space="preserve">       izkazovati (najmanj) naslednje podatke:</w:t>
      </w:r>
    </w:p>
    <w:p w14:paraId="3F5A259E" w14:textId="77777777" w:rsidR="00B17071" w:rsidRPr="00E67176" w:rsidRDefault="00B17071" w:rsidP="00A55D4F">
      <w:pPr>
        <w:numPr>
          <w:ilvl w:val="0"/>
          <w:numId w:val="43"/>
        </w:numPr>
        <w:spacing w:line="260" w:lineRule="atLeast"/>
        <w:contextualSpacing/>
        <w:jc w:val="both"/>
        <w:rPr>
          <w:rFonts w:ascii="Arial Narrow" w:eastAsia="Calibri" w:hAnsi="Arial Narrow"/>
          <w:sz w:val="22"/>
          <w:szCs w:val="22"/>
        </w:rPr>
      </w:pPr>
      <w:r w:rsidRPr="00E67176">
        <w:rPr>
          <w:rFonts w:ascii="Arial Narrow" w:eastAsia="Calibri" w:hAnsi="Arial Narrow"/>
          <w:sz w:val="22"/>
          <w:szCs w:val="22"/>
        </w:rPr>
        <w:t>ime in tip aparata</w:t>
      </w:r>
    </w:p>
    <w:p w14:paraId="0061E98E" w14:textId="77777777" w:rsidR="00B17071" w:rsidRPr="00E67176" w:rsidRDefault="00B17071" w:rsidP="00A55D4F">
      <w:pPr>
        <w:numPr>
          <w:ilvl w:val="0"/>
          <w:numId w:val="43"/>
        </w:numPr>
        <w:spacing w:line="260" w:lineRule="atLeast"/>
        <w:contextualSpacing/>
        <w:jc w:val="both"/>
        <w:rPr>
          <w:rFonts w:ascii="Arial Narrow" w:eastAsia="Calibri" w:hAnsi="Arial Narrow"/>
          <w:sz w:val="22"/>
          <w:szCs w:val="22"/>
        </w:rPr>
      </w:pPr>
      <w:r w:rsidRPr="00E67176">
        <w:rPr>
          <w:rFonts w:ascii="Arial Narrow" w:eastAsia="Calibri" w:hAnsi="Arial Narrow"/>
          <w:sz w:val="22"/>
          <w:szCs w:val="22"/>
        </w:rPr>
        <w:t>oznaka CE</w:t>
      </w:r>
    </w:p>
    <w:p w14:paraId="4749A72E" w14:textId="77777777" w:rsidR="00B17071" w:rsidRPr="00E67176" w:rsidRDefault="00B17071" w:rsidP="00A55D4F">
      <w:pPr>
        <w:numPr>
          <w:ilvl w:val="0"/>
          <w:numId w:val="43"/>
        </w:numPr>
        <w:spacing w:line="260" w:lineRule="atLeast"/>
        <w:contextualSpacing/>
        <w:jc w:val="both"/>
        <w:rPr>
          <w:rFonts w:ascii="Arial Narrow" w:eastAsia="Calibri" w:hAnsi="Arial Narrow"/>
          <w:sz w:val="22"/>
          <w:szCs w:val="22"/>
        </w:rPr>
      </w:pPr>
      <w:r w:rsidRPr="00E67176">
        <w:rPr>
          <w:rFonts w:ascii="Arial Narrow" w:eastAsia="Calibri" w:hAnsi="Arial Narrow"/>
          <w:sz w:val="22"/>
          <w:szCs w:val="22"/>
        </w:rPr>
        <w:t>serijska številka aparata</w:t>
      </w:r>
    </w:p>
    <w:p w14:paraId="6F9F6B33" w14:textId="77777777" w:rsidR="00B17071" w:rsidRPr="00E67176" w:rsidRDefault="00B17071" w:rsidP="00A55D4F">
      <w:pPr>
        <w:numPr>
          <w:ilvl w:val="0"/>
          <w:numId w:val="43"/>
        </w:numPr>
        <w:spacing w:line="260" w:lineRule="atLeast"/>
        <w:contextualSpacing/>
        <w:jc w:val="both"/>
        <w:rPr>
          <w:rFonts w:ascii="Arial Narrow" w:eastAsia="Calibri" w:hAnsi="Arial Narrow"/>
          <w:sz w:val="22"/>
          <w:szCs w:val="22"/>
        </w:rPr>
      </w:pPr>
      <w:r w:rsidRPr="00E67176">
        <w:rPr>
          <w:rFonts w:ascii="Arial Narrow" w:eastAsia="Calibri" w:hAnsi="Arial Narrow"/>
          <w:sz w:val="22"/>
          <w:szCs w:val="22"/>
        </w:rPr>
        <w:t>datum proizvodnje (leto, mesec, dan)</w:t>
      </w:r>
    </w:p>
    <w:p w14:paraId="51E0636F" w14:textId="77777777" w:rsidR="00B17071" w:rsidRPr="00E67176" w:rsidRDefault="00B17071" w:rsidP="00A55D4F">
      <w:pPr>
        <w:numPr>
          <w:ilvl w:val="0"/>
          <w:numId w:val="43"/>
        </w:numPr>
        <w:spacing w:line="260" w:lineRule="atLeast"/>
        <w:contextualSpacing/>
        <w:jc w:val="both"/>
        <w:rPr>
          <w:rFonts w:ascii="Arial Narrow" w:eastAsia="Calibri" w:hAnsi="Arial Narrow"/>
          <w:sz w:val="22"/>
          <w:szCs w:val="22"/>
        </w:rPr>
      </w:pPr>
      <w:r w:rsidRPr="00E67176">
        <w:rPr>
          <w:rFonts w:ascii="Arial Narrow" w:eastAsia="Calibri" w:hAnsi="Arial Narrow"/>
          <w:sz w:val="22"/>
          <w:szCs w:val="22"/>
        </w:rPr>
        <w:t>ime proizvajalca</w:t>
      </w:r>
    </w:p>
    <w:p w14:paraId="28538659" w14:textId="77777777" w:rsidR="00B17071" w:rsidRPr="00E67176" w:rsidRDefault="00B17071" w:rsidP="00A55D4F">
      <w:pPr>
        <w:numPr>
          <w:ilvl w:val="0"/>
          <w:numId w:val="43"/>
        </w:numPr>
        <w:spacing w:line="260" w:lineRule="atLeast"/>
        <w:contextualSpacing/>
        <w:jc w:val="both"/>
        <w:rPr>
          <w:rFonts w:ascii="Arial Narrow" w:eastAsia="Calibri" w:hAnsi="Arial Narrow"/>
          <w:sz w:val="22"/>
          <w:szCs w:val="22"/>
        </w:rPr>
      </w:pPr>
      <w:r w:rsidRPr="00E67176">
        <w:rPr>
          <w:rFonts w:ascii="Arial Narrow" w:eastAsia="Calibri" w:hAnsi="Arial Narrow"/>
          <w:sz w:val="22"/>
          <w:szCs w:val="22"/>
        </w:rPr>
        <w:t>država proizvodnje</w:t>
      </w:r>
    </w:p>
    <w:p w14:paraId="2755C2D3" w14:textId="77777777" w:rsidR="00B17071" w:rsidRPr="00E67176" w:rsidRDefault="00B17071" w:rsidP="00B17071">
      <w:pPr>
        <w:ind w:left="360"/>
        <w:rPr>
          <w:rFonts w:ascii="Arial Narrow" w:hAnsi="Arial Narrow"/>
          <w:sz w:val="22"/>
          <w:szCs w:val="22"/>
        </w:rPr>
      </w:pPr>
    </w:p>
    <w:p w14:paraId="201FDEDD" w14:textId="77777777" w:rsidR="00B17071" w:rsidRPr="00E67176" w:rsidRDefault="00B17071" w:rsidP="00B17071">
      <w:pPr>
        <w:ind w:left="360"/>
        <w:rPr>
          <w:rFonts w:ascii="Arial Narrow" w:hAnsi="Arial Narrow"/>
          <w:sz w:val="22"/>
          <w:szCs w:val="22"/>
        </w:rPr>
      </w:pPr>
      <w:r w:rsidRPr="00E67176">
        <w:rPr>
          <w:rFonts w:ascii="Arial Narrow" w:hAnsi="Arial Narrow"/>
          <w:sz w:val="22"/>
          <w:szCs w:val="22"/>
        </w:rPr>
        <w:t>Če iz nalepke jasno ne izhaja, kdaj je bila naprava proizvedena, mora proizvajalec podati pisno izjavo z navedbo serijske številke naprave in datumom proizvodnje.</w:t>
      </w:r>
    </w:p>
    <w:p w14:paraId="01B57F55" w14:textId="77777777" w:rsidR="00B17071" w:rsidRPr="00E67176" w:rsidRDefault="00B17071" w:rsidP="00B17071">
      <w:pPr>
        <w:ind w:left="360"/>
        <w:rPr>
          <w:rFonts w:ascii="Arial Narrow" w:hAnsi="Arial Narrow"/>
          <w:sz w:val="22"/>
          <w:szCs w:val="22"/>
        </w:rPr>
      </w:pPr>
    </w:p>
    <w:p w14:paraId="2AE29874" w14:textId="4B7EBDEA" w:rsidR="00B17071" w:rsidRPr="00E67176" w:rsidRDefault="00B17071" w:rsidP="001967AC">
      <w:pPr>
        <w:jc w:val="both"/>
        <w:rPr>
          <w:rFonts w:ascii="Arial Narrow" w:hAnsi="Arial Narrow"/>
          <w:sz w:val="22"/>
          <w:szCs w:val="22"/>
        </w:rPr>
      </w:pPr>
      <w:r w:rsidRPr="00E67176">
        <w:rPr>
          <w:rFonts w:ascii="Arial Narrow" w:hAnsi="Arial Narrow"/>
          <w:sz w:val="22"/>
          <w:szCs w:val="22"/>
        </w:rPr>
        <w:t>1.</w:t>
      </w:r>
      <w:r w:rsidR="000859C1">
        <w:rPr>
          <w:rFonts w:ascii="Arial Narrow" w:hAnsi="Arial Narrow"/>
          <w:sz w:val="22"/>
          <w:szCs w:val="22"/>
        </w:rPr>
        <w:t>7</w:t>
      </w:r>
      <w:r w:rsidRPr="00E67176">
        <w:rPr>
          <w:rFonts w:ascii="Arial Narrow" w:hAnsi="Arial Narrow"/>
          <w:sz w:val="22"/>
          <w:szCs w:val="22"/>
        </w:rPr>
        <w:t xml:space="preserve">. Predmet pogodbe je tudi obveznost dobavitelja, da bo za učinkovito in varno uporabo ter delovanje </w:t>
      </w:r>
    </w:p>
    <w:p w14:paraId="51FF52F0" w14:textId="0CD1867A" w:rsidR="00B17071" w:rsidRPr="00E67176" w:rsidRDefault="00B17071" w:rsidP="001967AC">
      <w:pPr>
        <w:ind w:left="284"/>
        <w:jc w:val="both"/>
        <w:rPr>
          <w:rFonts w:ascii="Arial Narrow" w:hAnsi="Arial Narrow"/>
          <w:sz w:val="22"/>
          <w:szCs w:val="22"/>
        </w:rPr>
      </w:pPr>
      <w:r w:rsidRPr="00E67176">
        <w:rPr>
          <w:rFonts w:ascii="Arial Narrow" w:hAnsi="Arial Narrow"/>
          <w:sz w:val="22"/>
          <w:szCs w:val="22"/>
        </w:rPr>
        <w:t>pogodbene opreme zagotovil usposabljanje (šolanje) v prostorih naročnika</w:t>
      </w:r>
      <w:r w:rsidR="0004498B" w:rsidRPr="00E67176">
        <w:rPr>
          <w:rFonts w:ascii="Arial Narrow" w:hAnsi="Arial Narrow"/>
          <w:sz w:val="22"/>
          <w:szCs w:val="22"/>
        </w:rPr>
        <w:t xml:space="preserve"> za opremo</w:t>
      </w:r>
      <w:r w:rsidRPr="00E67176">
        <w:rPr>
          <w:rFonts w:ascii="Arial Narrow" w:hAnsi="Arial Narrow"/>
          <w:sz w:val="22"/>
          <w:szCs w:val="22"/>
        </w:rPr>
        <w:t xml:space="preserve">, ki je predmet te pogodbe, razumno število delavcev naročnika, ki jih bo določil strokovni skrbnik pogodbe na strani naročnik (v nadaljevanju tudi uporabnik). Prav tako mora dobavitelj izvesti servisno šolanje vsaj enega zaposlenega iz Službe za vzdrževanje medicinske opreme, ki </w:t>
      </w:r>
      <w:r w:rsidR="00AC4D8E" w:rsidRPr="00E67176">
        <w:rPr>
          <w:rFonts w:ascii="Arial Narrow" w:hAnsi="Arial Narrow"/>
          <w:sz w:val="22"/>
          <w:szCs w:val="22"/>
        </w:rPr>
        <w:t>je</w:t>
      </w:r>
      <w:r w:rsidRPr="00E67176">
        <w:rPr>
          <w:rFonts w:ascii="Arial Narrow" w:hAnsi="Arial Narrow"/>
          <w:sz w:val="22"/>
          <w:szCs w:val="22"/>
        </w:rPr>
        <w:t xml:space="preserve"> predmet te pogodbe.</w:t>
      </w:r>
    </w:p>
    <w:p w14:paraId="4B1DA5E4" w14:textId="77777777" w:rsidR="00B17071" w:rsidRPr="00E67176" w:rsidRDefault="00B17071" w:rsidP="001967AC">
      <w:pPr>
        <w:jc w:val="both"/>
        <w:rPr>
          <w:rFonts w:ascii="Arial Narrow" w:hAnsi="Arial Narrow"/>
          <w:sz w:val="22"/>
          <w:szCs w:val="22"/>
        </w:rPr>
      </w:pPr>
    </w:p>
    <w:p w14:paraId="4B71FA76" w14:textId="75456784" w:rsidR="00B17071" w:rsidRPr="00E67176" w:rsidRDefault="00B17071" w:rsidP="001967AC">
      <w:pPr>
        <w:jc w:val="both"/>
        <w:rPr>
          <w:rFonts w:ascii="Arial Narrow" w:hAnsi="Arial Narrow"/>
          <w:sz w:val="22"/>
          <w:szCs w:val="22"/>
        </w:rPr>
      </w:pPr>
      <w:r w:rsidRPr="00E67176">
        <w:rPr>
          <w:rFonts w:ascii="Arial Narrow" w:hAnsi="Arial Narrow"/>
          <w:sz w:val="22"/>
          <w:szCs w:val="22"/>
        </w:rPr>
        <w:t>1.</w:t>
      </w:r>
      <w:r w:rsidR="000859C1">
        <w:rPr>
          <w:rFonts w:ascii="Arial Narrow" w:hAnsi="Arial Narrow"/>
          <w:sz w:val="22"/>
          <w:szCs w:val="22"/>
        </w:rPr>
        <w:t>8</w:t>
      </w:r>
      <w:r w:rsidRPr="00E67176">
        <w:rPr>
          <w:rFonts w:ascii="Arial Narrow" w:hAnsi="Arial Narrow"/>
          <w:sz w:val="22"/>
          <w:szCs w:val="22"/>
        </w:rPr>
        <w:t xml:space="preserve">. V primeru, da dobavitelj ne izpolnjuje pogodbenih obveznosti na način, predviden s to pogodbo, lahko </w:t>
      </w:r>
    </w:p>
    <w:p w14:paraId="6EA26A83" w14:textId="77777777" w:rsidR="00B17071" w:rsidRPr="00E67176" w:rsidRDefault="00B17071" w:rsidP="001967AC">
      <w:pPr>
        <w:ind w:left="284"/>
        <w:jc w:val="both"/>
        <w:rPr>
          <w:rFonts w:ascii="Arial Narrow" w:hAnsi="Arial Narrow"/>
          <w:sz w:val="22"/>
          <w:szCs w:val="22"/>
        </w:rPr>
      </w:pPr>
      <w:r w:rsidRPr="00E67176">
        <w:rPr>
          <w:rFonts w:ascii="Arial Narrow" w:hAnsi="Arial Narrow"/>
          <w:sz w:val="22"/>
          <w:szCs w:val="22"/>
        </w:rPr>
        <w:t>naročnik od pogodbe odstopi in/ali unovči zavarovanje za dobro izvedbo pogodbenih obveznosti oziroma finančno zavarovanje za odpravo napak v garancijski dobi.</w:t>
      </w:r>
    </w:p>
    <w:p w14:paraId="67DD2823" w14:textId="77777777" w:rsidR="00B17071" w:rsidRPr="00E67176" w:rsidRDefault="00B17071" w:rsidP="00B17071">
      <w:pPr>
        <w:jc w:val="both"/>
        <w:rPr>
          <w:rFonts w:ascii="Arial Narrow" w:hAnsi="Arial Narrow"/>
          <w:sz w:val="22"/>
          <w:szCs w:val="22"/>
        </w:rPr>
      </w:pPr>
    </w:p>
    <w:p w14:paraId="2A59ACFE" w14:textId="0D833677" w:rsidR="00B17071" w:rsidRPr="00E67176" w:rsidRDefault="00B17071" w:rsidP="00B17071">
      <w:pPr>
        <w:rPr>
          <w:rFonts w:ascii="Arial Narrow" w:hAnsi="Arial Narrow"/>
          <w:sz w:val="22"/>
          <w:szCs w:val="22"/>
        </w:rPr>
      </w:pPr>
      <w:r w:rsidRPr="00E67176">
        <w:rPr>
          <w:rFonts w:ascii="Arial Narrow" w:hAnsi="Arial Narrow"/>
          <w:sz w:val="22"/>
          <w:szCs w:val="22"/>
        </w:rPr>
        <w:t>1.</w:t>
      </w:r>
      <w:r w:rsidR="000859C1">
        <w:rPr>
          <w:rFonts w:ascii="Arial Narrow" w:hAnsi="Arial Narrow"/>
          <w:sz w:val="22"/>
          <w:szCs w:val="22"/>
        </w:rPr>
        <w:t>9</w:t>
      </w:r>
      <w:r w:rsidRPr="00E67176">
        <w:rPr>
          <w:rFonts w:ascii="Arial Narrow" w:hAnsi="Arial Narrow"/>
          <w:sz w:val="22"/>
          <w:szCs w:val="22"/>
        </w:rPr>
        <w:t xml:space="preserve">. Izvajalec je dolžan vzdrževati predmet naročila v skladu z navodili proizvajalca. </w:t>
      </w:r>
    </w:p>
    <w:p w14:paraId="4D4E63CA" w14:textId="77777777" w:rsidR="00B17071" w:rsidRPr="00E67176" w:rsidRDefault="00B17071" w:rsidP="00B17071">
      <w:pPr>
        <w:ind w:left="360"/>
        <w:jc w:val="both"/>
        <w:rPr>
          <w:rFonts w:ascii="Arial Narrow" w:hAnsi="Arial Narrow"/>
          <w:sz w:val="22"/>
          <w:szCs w:val="22"/>
        </w:rPr>
      </w:pPr>
    </w:p>
    <w:p w14:paraId="1009697B" w14:textId="41500B11" w:rsidR="004D2279" w:rsidRDefault="00B17071" w:rsidP="00B17071">
      <w:pPr>
        <w:rPr>
          <w:rFonts w:ascii="Arial Narrow" w:hAnsi="Arial Narrow"/>
          <w:sz w:val="22"/>
          <w:szCs w:val="22"/>
        </w:rPr>
      </w:pPr>
      <w:r w:rsidRPr="00E67176">
        <w:rPr>
          <w:rFonts w:ascii="Arial Narrow" w:hAnsi="Arial Narrow"/>
          <w:sz w:val="22"/>
          <w:szCs w:val="22"/>
        </w:rPr>
        <w:t>1.1</w:t>
      </w:r>
      <w:r w:rsidR="000859C1">
        <w:rPr>
          <w:rFonts w:ascii="Arial Narrow" w:hAnsi="Arial Narrow"/>
          <w:sz w:val="22"/>
          <w:szCs w:val="22"/>
        </w:rPr>
        <w:t>0</w:t>
      </w:r>
      <w:r w:rsidRPr="00E67176">
        <w:rPr>
          <w:rFonts w:ascii="Arial Narrow" w:hAnsi="Arial Narrow"/>
          <w:sz w:val="22"/>
          <w:szCs w:val="22"/>
        </w:rPr>
        <w:t>. Dobavitelj se zavezuje, da bo v času garancijske dobe izvajal brezplačno vzdrževanje predmetne</w:t>
      </w:r>
      <w:r w:rsidR="004D2279">
        <w:rPr>
          <w:rFonts w:ascii="Arial Narrow" w:hAnsi="Arial Narrow"/>
          <w:sz w:val="22"/>
          <w:szCs w:val="22"/>
        </w:rPr>
        <w:t xml:space="preserve"> </w:t>
      </w:r>
      <w:r w:rsidRPr="00E67176">
        <w:rPr>
          <w:rFonts w:ascii="Arial Narrow" w:hAnsi="Arial Narrow"/>
          <w:sz w:val="22"/>
          <w:szCs w:val="22"/>
        </w:rPr>
        <w:t>opreme,</w:t>
      </w:r>
    </w:p>
    <w:p w14:paraId="4FE25008" w14:textId="3E44449A" w:rsidR="00B17071" w:rsidRPr="00E67176" w:rsidRDefault="004D2279" w:rsidP="00B17071">
      <w:pPr>
        <w:rPr>
          <w:rFonts w:ascii="Arial Narrow" w:hAnsi="Arial Narrow"/>
          <w:sz w:val="22"/>
          <w:szCs w:val="22"/>
        </w:rPr>
      </w:pPr>
      <w:r>
        <w:rPr>
          <w:rFonts w:ascii="Arial Narrow" w:hAnsi="Arial Narrow"/>
          <w:sz w:val="22"/>
          <w:szCs w:val="22"/>
        </w:rPr>
        <w:t xml:space="preserve">         </w:t>
      </w:r>
      <w:r w:rsidR="00B17071" w:rsidRPr="00E67176">
        <w:rPr>
          <w:rFonts w:ascii="Arial Narrow" w:hAnsi="Arial Narrow"/>
          <w:sz w:val="22"/>
          <w:szCs w:val="22"/>
        </w:rPr>
        <w:t>skladno z navodili proizvajalca.</w:t>
      </w:r>
    </w:p>
    <w:p w14:paraId="38252BE2" w14:textId="77777777" w:rsidR="00B17071" w:rsidRPr="00E67176" w:rsidRDefault="00B17071" w:rsidP="00B17071">
      <w:pPr>
        <w:rPr>
          <w:rFonts w:ascii="Arial Narrow" w:hAnsi="Arial Narrow"/>
          <w:b/>
          <w:sz w:val="22"/>
          <w:szCs w:val="22"/>
        </w:rPr>
      </w:pPr>
    </w:p>
    <w:p w14:paraId="051142F0" w14:textId="77777777" w:rsidR="00B17071" w:rsidRPr="00E67176" w:rsidRDefault="00B17071" w:rsidP="00B17071">
      <w:pPr>
        <w:rPr>
          <w:rFonts w:ascii="Arial Narrow" w:hAnsi="Arial Narrow"/>
          <w:b/>
          <w:sz w:val="22"/>
          <w:szCs w:val="22"/>
        </w:rPr>
      </w:pPr>
      <w:r w:rsidRPr="00E67176">
        <w:rPr>
          <w:rFonts w:ascii="Arial Narrow" w:hAnsi="Arial Narrow"/>
          <w:b/>
          <w:sz w:val="22"/>
          <w:szCs w:val="22"/>
        </w:rPr>
        <w:t>2. POGODBENA VREDNOST – KUPNINA, PLAČILNI POGOJI, OBRAČUNI</w:t>
      </w:r>
    </w:p>
    <w:p w14:paraId="0241AFC2" w14:textId="77777777" w:rsidR="00B17071" w:rsidRPr="00E67176" w:rsidRDefault="00B17071" w:rsidP="00B17071">
      <w:pPr>
        <w:jc w:val="both"/>
        <w:rPr>
          <w:rFonts w:ascii="Arial Narrow" w:hAnsi="Arial Narrow"/>
          <w:b/>
          <w:sz w:val="22"/>
          <w:szCs w:val="22"/>
        </w:rPr>
      </w:pPr>
    </w:p>
    <w:p w14:paraId="2D004C4A" w14:textId="77777777" w:rsidR="00B17071" w:rsidRPr="00E67176" w:rsidRDefault="00B17071" w:rsidP="00A55D4F">
      <w:pPr>
        <w:numPr>
          <w:ilvl w:val="0"/>
          <w:numId w:val="29"/>
        </w:numPr>
        <w:jc w:val="both"/>
        <w:rPr>
          <w:rFonts w:ascii="Arial Narrow" w:hAnsi="Arial Narrow"/>
          <w:sz w:val="22"/>
          <w:szCs w:val="22"/>
        </w:rPr>
      </w:pPr>
      <w:r w:rsidRPr="00E67176">
        <w:rPr>
          <w:rFonts w:ascii="Arial Narrow" w:hAnsi="Arial Narrow"/>
          <w:sz w:val="22"/>
          <w:szCs w:val="22"/>
        </w:rPr>
        <w:t>Za celoten predmet pogodbe, bo naročnik plačal pogodbeno ceno v skupnem znesku: _______________ EUR brez DDV oziroma _______________EUR z DDV.</w:t>
      </w:r>
    </w:p>
    <w:p w14:paraId="7F7B902B" w14:textId="77777777" w:rsidR="00B17071" w:rsidRPr="00E67176" w:rsidRDefault="00B17071" w:rsidP="00B17071">
      <w:pPr>
        <w:ind w:left="360"/>
        <w:jc w:val="both"/>
        <w:rPr>
          <w:rFonts w:ascii="Arial Narrow" w:hAnsi="Arial Narrow"/>
          <w:sz w:val="22"/>
          <w:szCs w:val="22"/>
        </w:rPr>
      </w:pPr>
    </w:p>
    <w:p w14:paraId="4256B7EF" w14:textId="77777777" w:rsidR="00B17071" w:rsidRPr="00E67176" w:rsidRDefault="00B17071" w:rsidP="00B17071">
      <w:pPr>
        <w:ind w:left="360"/>
        <w:jc w:val="both"/>
        <w:rPr>
          <w:rFonts w:ascii="Arial Narrow" w:hAnsi="Arial Narrow"/>
          <w:sz w:val="22"/>
          <w:szCs w:val="22"/>
        </w:rPr>
      </w:pPr>
      <w:r w:rsidRPr="00E67176">
        <w:rPr>
          <w:rFonts w:ascii="Arial Narrow" w:hAnsi="Arial Narrow"/>
          <w:sz w:val="22"/>
          <w:szCs w:val="22"/>
        </w:rPr>
        <w:t>Navedena pogodbena cena je fiksna in zajema vse obveznosti dobavitelja, opredeljene v tej pogodbi, ter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13DB1E79" w14:textId="77777777" w:rsidR="00B17071" w:rsidRPr="00E67176" w:rsidRDefault="00B17071" w:rsidP="00B17071">
      <w:pPr>
        <w:jc w:val="both"/>
        <w:rPr>
          <w:rFonts w:ascii="Arial Narrow" w:hAnsi="Arial Narrow"/>
          <w:sz w:val="22"/>
          <w:szCs w:val="22"/>
        </w:rPr>
      </w:pPr>
    </w:p>
    <w:p w14:paraId="582CC8D8" w14:textId="77777777" w:rsidR="00B17071" w:rsidRPr="00E67176" w:rsidRDefault="00B17071" w:rsidP="00A55D4F">
      <w:pPr>
        <w:numPr>
          <w:ilvl w:val="0"/>
          <w:numId w:val="30"/>
        </w:numPr>
        <w:rPr>
          <w:rFonts w:ascii="Arial Narrow" w:hAnsi="Arial Narrow"/>
          <w:sz w:val="22"/>
          <w:szCs w:val="22"/>
        </w:rPr>
      </w:pPr>
      <w:r w:rsidRPr="00E67176">
        <w:rPr>
          <w:rFonts w:ascii="Arial Narrow" w:hAnsi="Arial Narrow"/>
          <w:sz w:val="22"/>
          <w:szCs w:val="22"/>
        </w:rPr>
        <w:t>Vsa plačila se nakažejo na transakcijski račun izvajalca številka __________________, odprt pri _______________________________________.</w:t>
      </w:r>
    </w:p>
    <w:p w14:paraId="4921EBD9" w14:textId="77777777" w:rsidR="00B17071" w:rsidRPr="00E67176" w:rsidRDefault="00B17071" w:rsidP="00B17071">
      <w:pPr>
        <w:ind w:left="360"/>
        <w:jc w:val="both"/>
        <w:rPr>
          <w:rFonts w:ascii="Arial Narrow" w:hAnsi="Arial Narrow"/>
          <w:sz w:val="22"/>
          <w:szCs w:val="22"/>
        </w:rPr>
      </w:pPr>
    </w:p>
    <w:p w14:paraId="3561B475" w14:textId="77777777" w:rsidR="00B17071" w:rsidRPr="00E67176" w:rsidRDefault="00B17071" w:rsidP="00A55D4F">
      <w:pPr>
        <w:numPr>
          <w:ilvl w:val="0"/>
          <w:numId w:val="31"/>
        </w:numPr>
        <w:jc w:val="both"/>
        <w:rPr>
          <w:rFonts w:ascii="Arial Narrow" w:hAnsi="Arial Narrow"/>
          <w:sz w:val="22"/>
          <w:szCs w:val="22"/>
        </w:rPr>
      </w:pPr>
      <w:r w:rsidRPr="00E67176">
        <w:rPr>
          <w:rFonts w:ascii="Arial Narrow" w:hAnsi="Arial Narrow"/>
          <w:sz w:val="22"/>
          <w:szCs w:val="22"/>
        </w:rPr>
        <w:t xml:space="preserve">Pogoj za plačilo je uspešno izvedena končna primopredaja opreme, kar se izkaže z inštalacijskim zapisnikom ter predano finančno zavarovanje za odpravo napak v garancijski dobi. Rok plačila je </w:t>
      </w:r>
      <w:r w:rsidRPr="00E67176">
        <w:rPr>
          <w:rFonts w:ascii="Arial Narrow" w:hAnsi="Arial Narrow"/>
          <w:b/>
          <w:sz w:val="22"/>
          <w:szCs w:val="22"/>
          <w:u w:val="single"/>
        </w:rPr>
        <w:t>60 dni</w:t>
      </w:r>
      <w:r w:rsidRPr="00E67176">
        <w:rPr>
          <w:rFonts w:ascii="Arial Narrow" w:hAnsi="Arial Narrow"/>
          <w:sz w:val="22"/>
          <w:szCs w:val="22"/>
        </w:rPr>
        <w:t xml:space="preserve"> po datumu prejema pravilno izstavljenega računa. </w:t>
      </w:r>
    </w:p>
    <w:p w14:paraId="0054B111" w14:textId="77777777" w:rsidR="00B17071" w:rsidRPr="00E67176" w:rsidRDefault="00B17071" w:rsidP="00B17071">
      <w:pPr>
        <w:tabs>
          <w:tab w:val="left" w:pos="7380"/>
        </w:tabs>
        <w:ind w:right="83"/>
        <w:jc w:val="both"/>
        <w:rPr>
          <w:rFonts w:ascii="Arial Narrow" w:hAnsi="Arial Narrow"/>
          <w:sz w:val="22"/>
          <w:szCs w:val="22"/>
        </w:rPr>
      </w:pPr>
    </w:p>
    <w:p w14:paraId="4C19945E" w14:textId="77777777" w:rsidR="00B17071" w:rsidRPr="00E67176" w:rsidRDefault="00B17071" w:rsidP="00B17071">
      <w:pPr>
        <w:numPr>
          <w:ilvl w:val="0"/>
          <w:numId w:val="22"/>
        </w:numPr>
        <w:jc w:val="both"/>
        <w:rPr>
          <w:rFonts w:ascii="Arial Narrow" w:hAnsi="Arial Narrow"/>
          <w:sz w:val="22"/>
          <w:szCs w:val="22"/>
        </w:rPr>
      </w:pPr>
      <w:r w:rsidRPr="00E67176">
        <w:rPr>
          <w:rFonts w:ascii="Arial Narrow" w:hAnsi="Arial Narrow"/>
          <w:sz w:val="22"/>
          <w:szCs w:val="22"/>
        </w:rPr>
        <w:t xml:space="preserve">Od neupravičeno nepravočasno plačanih zneskov pripadajo dobavitelju zakonske zamudne obresti. </w:t>
      </w:r>
    </w:p>
    <w:p w14:paraId="0C5DC706" w14:textId="77777777" w:rsidR="00B17071" w:rsidRPr="00E67176" w:rsidRDefault="00B17071" w:rsidP="00B17071">
      <w:pPr>
        <w:ind w:left="360"/>
        <w:jc w:val="both"/>
        <w:rPr>
          <w:rFonts w:ascii="Arial Narrow" w:hAnsi="Arial Narrow"/>
          <w:sz w:val="22"/>
          <w:szCs w:val="22"/>
        </w:rPr>
      </w:pPr>
    </w:p>
    <w:p w14:paraId="04A8F020" w14:textId="77777777" w:rsidR="00B17071" w:rsidRPr="00E67176" w:rsidRDefault="00B17071" w:rsidP="00B17071">
      <w:pPr>
        <w:ind w:left="360"/>
        <w:jc w:val="both"/>
        <w:rPr>
          <w:rFonts w:ascii="Arial Narrow" w:hAnsi="Arial Narrow"/>
          <w:b/>
          <w:sz w:val="22"/>
          <w:szCs w:val="22"/>
          <w:u w:val="single"/>
        </w:rPr>
      </w:pPr>
      <w:r w:rsidRPr="00E67176">
        <w:rPr>
          <w:rFonts w:ascii="Arial Narrow" w:hAnsi="Arial Narrow"/>
          <w:b/>
          <w:sz w:val="22"/>
          <w:szCs w:val="22"/>
          <w:u w:val="single"/>
        </w:rPr>
        <w:t>V KOLIKOR DOBAVITELJ NE NASTOPA S PODIZVAJALCI SE SPODNJE DOLOČBE IZBRIŠEJO IZ POGODBE!</w:t>
      </w:r>
    </w:p>
    <w:p w14:paraId="60109EEA" w14:textId="77777777" w:rsidR="00B17071" w:rsidRPr="00E67176" w:rsidRDefault="00B17071" w:rsidP="00B17071">
      <w:pPr>
        <w:tabs>
          <w:tab w:val="left" w:pos="7380"/>
        </w:tabs>
        <w:ind w:right="83"/>
        <w:jc w:val="both"/>
        <w:rPr>
          <w:rFonts w:ascii="Arial Narrow" w:hAnsi="Arial Narrow"/>
          <w:sz w:val="22"/>
          <w:szCs w:val="22"/>
        </w:rPr>
      </w:pPr>
    </w:p>
    <w:p w14:paraId="78AD660C" w14:textId="77777777" w:rsidR="00B17071" w:rsidRPr="00E67176" w:rsidRDefault="00B17071" w:rsidP="00B17071">
      <w:pPr>
        <w:rPr>
          <w:rFonts w:ascii="Arial Narrow" w:hAnsi="Arial Narrow" w:cs="Arial"/>
          <w:color w:val="000000"/>
          <w:sz w:val="22"/>
          <w:szCs w:val="22"/>
        </w:rPr>
      </w:pPr>
      <w:r w:rsidRPr="00E67176">
        <w:rPr>
          <w:rFonts w:ascii="Arial Narrow" w:hAnsi="Arial Narrow" w:cs="Arial"/>
          <w:color w:val="000000"/>
          <w:sz w:val="22"/>
          <w:szCs w:val="22"/>
        </w:rPr>
        <w:t xml:space="preserve">2.5. Dobavitelj s podpisom te pogodbe (za vse tiste podizvajalce, ki od naročnika zahtevajo neposredno    </w:t>
      </w:r>
    </w:p>
    <w:p w14:paraId="2F30E1E8" w14:textId="77777777" w:rsidR="00B17071" w:rsidRPr="00E67176" w:rsidRDefault="00B17071" w:rsidP="00B17071">
      <w:pPr>
        <w:rPr>
          <w:rFonts w:ascii="Arial Narrow" w:hAnsi="Arial Narrow" w:cs="Arial"/>
          <w:color w:val="000000"/>
          <w:sz w:val="22"/>
          <w:szCs w:val="22"/>
        </w:rPr>
      </w:pPr>
      <w:r w:rsidRPr="00E67176">
        <w:rPr>
          <w:rFonts w:ascii="Arial Narrow" w:hAnsi="Arial Narrow" w:cs="Arial"/>
          <w:color w:val="000000"/>
          <w:sz w:val="22"/>
          <w:szCs w:val="22"/>
        </w:rPr>
        <w:t xml:space="preserve">       plačilo), pooblašča naročnika, da na podlagi potrjenega računa oziroma situacije s strani glavnega </w:t>
      </w:r>
    </w:p>
    <w:p w14:paraId="01574B64" w14:textId="77777777" w:rsidR="00B17071" w:rsidRPr="00E67176" w:rsidRDefault="00B17071" w:rsidP="00B17071">
      <w:pPr>
        <w:rPr>
          <w:rFonts w:ascii="Arial Narrow" w:hAnsi="Arial Narrow" w:cs="Arial"/>
          <w:color w:val="000000"/>
          <w:sz w:val="22"/>
          <w:szCs w:val="22"/>
        </w:rPr>
      </w:pPr>
      <w:r w:rsidRPr="00E67176">
        <w:rPr>
          <w:rFonts w:ascii="Arial Narrow" w:hAnsi="Arial Narrow" w:cs="Arial"/>
          <w:color w:val="000000"/>
          <w:sz w:val="22"/>
          <w:szCs w:val="22"/>
        </w:rPr>
        <w:t xml:space="preserve">       izvajalca (izvajalca) neposredno plačuje podizvajalcu/</w:t>
      </w:r>
      <w:proofErr w:type="spellStart"/>
      <w:r w:rsidRPr="00E67176">
        <w:rPr>
          <w:rFonts w:ascii="Arial Narrow" w:hAnsi="Arial Narrow" w:cs="Arial"/>
          <w:color w:val="000000"/>
          <w:sz w:val="22"/>
          <w:szCs w:val="22"/>
        </w:rPr>
        <w:t>em</w:t>
      </w:r>
      <w:proofErr w:type="spellEnd"/>
      <w:r w:rsidRPr="00E67176">
        <w:rPr>
          <w:rFonts w:ascii="Arial Narrow" w:hAnsi="Arial Narrow" w:cs="Arial"/>
          <w:color w:val="000000"/>
          <w:sz w:val="22"/>
          <w:szCs w:val="22"/>
        </w:rPr>
        <w:t xml:space="preserve"> in soglasje podizvajalca/</w:t>
      </w:r>
      <w:proofErr w:type="spellStart"/>
      <w:r w:rsidRPr="00E67176">
        <w:rPr>
          <w:rFonts w:ascii="Arial Narrow" w:hAnsi="Arial Narrow" w:cs="Arial"/>
          <w:color w:val="000000"/>
          <w:sz w:val="22"/>
          <w:szCs w:val="22"/>
        </w:rPr>
        <w:t>ev</w:t>
      </w:r>
      <w:proofErr w:type="spellEnd"/>
      <w:r w:rsidRPr="00E67176">
        <w:rPr>
          <w:rFonts w:ascii="Arial Narrow" w:hAnsi="Arial Narrow" w:cs="Arial"/>
          <w:color w:val="000000"/>
          <w:sz w:val="22"/>
          <w:szCs w:val="22"/>
        </w:rPr>
        <w:t xml:space="preserve">, na podlagi </w:t>
      </w:r>
    </w:p>
    <w:p w14:paraId="0CF3E118" w14:textId="77777777" w:rsidR="00B17071" w:rsidRPr="00E67176" w:rsidRDefault="00B17071" w:rsidP="00B17071">
      <w:pPr>
        <w:rPr>
          <w:rFonts w:ascii="Arial Narrow" w:hAnsi="Arial Narrow" w:cs="Arial"/>
          <w:color w:val="000000"/>
          <w:sz w:val="22"/>
          <w:szCs w:val="22"/>
        </w:rPr>
      </w:pPr>
      <w:r w:rsidRPr="00E67176">
        <w:rPr>
          <w:rFonts w:ascii="Arial Narrow" w:hAnsi="Arial Narrow" w:cs="Arial"/>
          <w:color w:val="000000"/>
          <w:sz w:val="22"/>
          <w:szCs w:val="22"/>
        </w:rPr>
        <w:t xml:space="preserve">       katerega/ih naročnik namesto glavnega izvajalca poravna podizvajalčevo terjatev do glavnega </w:t>
      </w:r>
    </w:p>
    <w:p w14:paraId="030F1E2E" w14:textId="77777777" w:rsidR="00B17071" w:rsidRPr="00E67176" w:rsidRDefault="00B17071" w:rsidP="00B17071">
      <w:pPr>
        <w:rPr>
          <w:rFonts w:ascii="Arial Narrow" w:hAnsi="Arial Narrow" w:cs="Arial"/>
          <w:color w:val="000000"/>
          <w:sz w:val="22"/>
          <w:szCs w:val="22"/>
        </w:rPr>
      </w:pPr>
      <w:r w:rsidRPr="00E67176">
        <w:rPr>
          <w:rFonts w:ascii="Arial Narrow" w:hAnsi="Arial Narrow" w:cs="Arial"/>
          <w:color w:val="000000"/>
          <w:sz w:val="22"/>
          <w:szCs w:val="22"/>
        </w:rPr>
        <w:t xml:space="preserve">       izvajalca. </w:t>
      </w:r>
    </w:p>
    <w:p w14:paraId="76057C20" w14:textId="77777777" w:rsidR="00B17071" w:rsidRPr="00E67176" w:rsidRDefault="00B17071" w:rsidP="00B17071">
      <w:pPr>
        <w:jc w:val="both"/>
        <w:rPr>
          <w:rFonts w:ascii="Arial Narrow" w:hAnsi="Arial Narrow"/>
          <w:color w:val="000000"/>
          <w:sz w:val="22"/>
          <w:szCs w:val="22"/>
        </w:rPr>
      </w:pPr>
    </w:p>
    <w:p w14:paraId="4B77BCAB" w14:textId="77777777" w:rsidR="00B17071" w:rsidRPr="00E67176" w:rsidRDefault="00B17071" w:rsidP="00B17071">
      <w:pPr>
        <w:jc w:val="both"/>
        <w:rPr>
          <w:rFonts w:ascii="Arial Narrow" w:hAnsi="Arial Narrow"/>
          <w:color w:val="000000"/>
          <w:sz w:val="22"/>
          <w:szCs w:val="22"/>
        </w:rPr>
      </w:pPr>
      <w:r w:rsidRPr="00E67176">
        <w:rPr>
          <w:rFonts w:ascii="Arial Narrow" w:hAnsi="Arial Narrow"/>
          <w:color w:val="000000"/>
          <w:sz w:val="22"/>
          <w:szCs w:val="22"/>
        </w:rPr>
        <w:lastRenderedPageBreak/>
        <w:t xml:space="preserve">       V primeru, da je podizvajalec zahteval neposredno plačilo, sta zahteva in soglasje podizvajalca za </w:t>
      </w:r>
    </w:p>
    <w:p w14:paraId="4B8DC79C" w14:textId="77777777" w:rsidR="00B17071" w:rsidRPr="00E67176" w:rsidRDefault="00B17071" w:rsidP="00B17071">
      <w:pPr>
        <w:jc w:val="both"/>
        <w:rPr>
          <w:rFonts w:ascii="Arial Narrow" w:hAnsi="Arial Narrow"/>
          <w:color w:val="000000"/>
          <w:sz w:val="22"/>
          <w:szCs w:val="22"/>
        </w:rPr>
      </w:pPr>
      <w:r w:rsidRPr="00E67176">
        <w:rPr>
          <w:rFonts w:ascii="Arial Narrow" w:hAnsi="Arial Narrow"/>
          <w:color w:val="000000"/>
          <w:sz w:val="22"/>
          <w:szCs w:val="22"/>
        </w:rPr>
        <w:t xml:space="preserve">       neposredno plačilo sestavni del te pogodbe.</w:t>
      </w:r>
    </w:p>
    <w:p w14:paraId="192F7D32" w14:textId="77777777" w:rsidR="00B17071" w:rsidRPr="00E67176" w:rsidRDefault="00B17071" w:rsidP="00B17071">
      <w:pPr>
        <w:jc w:val="both"/>
        <w:rPr>
          <w:rFonts w:ascii="Arial Narrow" w:hAnsi="Arial Narrow"/>
          <w:color w:val="000000"/>
          <w:sz w:val="22"/>
          <w:szCs w:val="22"/>
        </w:rPr>
      </w:pPr>
    </w:p>
    <w:p w14:paraId="4DE2B29E" w14:textId="77777777" w:rsidR="00B17071" w:rsidRPr="00E67176" w:rsidRDefault="00B17071" w:rsidP="00B17071">
      <w:pPr>
        <w:jc w:val="both"/>
        <w:rPr>
          <w:rFonts w:ascii="Arial Narrow" w:hAnsi="Arial Narrow"/>
          <w:color w:val="000000"/>
          <w:sz w:val="22"/>
          <w:szCs w:val="22"/>
        </w:rPr>
      </w:pPr>
      <w:r w:rsidRPr="00E67176">
        <w:rPr>
          <w:rFonts w:ascii="Arial Narrow" w:hAnsi="Arial Narrow"/>
          <w:color w:val="000000"/>
          <w:sz w:val="22"/>
          <w:szCs w:val="22"/>
        </w:rPr>
        <w:t>2.6.  V primeru nastopa s podizvajalci je obvezna sestavina te pogodbe :</w:t>
      </w:r>
    </w:p>
    <w:p w14:paraId="354B68A7" w14:textId="77777777" w:rsidR="00B17071" w:rsidRPr="00E67176" w:rsidRDefault="00B17071" w:rsidP="00B17071">
      <w:pPr>
        <w:pStyle w:val="Odstavekseznama"/>
        <w:tabs>
          <w:tab w:val="num" w:pos="992"/>
        </w:tabs>
        <w:ind w:left="1440"/>
        <w:rPr>
          <w:rFonts w:ascii="Arial Narrow" w:hAnsi="Arial Narrow"/>
          <w:color w:val="000000"/>
          <w:sz w:val="22"/>
          <w:szCs w:val="22"/>
        </w:rPr>
      </w:pPr>
    </w:p>
    <w:p w14:paraId="28FAA1B1" w14:textId="77777777" w:rsidR="00B17071" w:rsidRPr="00E67176" w:rsidRDefault="00B17071" w:rsidP="00A55D4F">
      <w:pPr>
        <w:pStyle w:val="Odstavekseznama"/>
        <w:numPr>
          <w:ilvl w:val="1"/>
          <w:numId w:val="44"/>
        </w:numPr>
        <w:tabs>
          <w:tab w:val="num" w:pos="992"/>
        </w:tabs>
        <w:spacing w:line="260" w:lineRule="atLeast"/>
        <w:jc w:val="both"/>
        <w:rPr>
          <w:rFonts w:ascii="Arial Narrow" w:hAnsi="Arial Narrow"/>
          <w:color w:val="000000"/>
          <w:sz w:val="22"/>
          <w:szCs w:val="22"/>
        </w:rPr>
      </w:pPr>
      <w:r w:rsidRPr="00E67176">
        <w:rPr>
          <w:rFonts w:ascii="Arial Narrow" w:hAnsi="Arial Narrow"/>
          <w:color w:val="000000"/>
          <w:sz w:val="22"/>
          <w:szCs w:val="22"/>
        </w:rPr>
        <w:t xml:space="preserve">podatki o podizvajalcu (naziv, polni naslov, matična številka, davčna številka in transakcijski    </w:t>
      </w:r>
    </w:p>
    <w:p w14:paraId="3219C0AB" w14:textId="77777777" w:rsidR="00B17071" w:rsidRPr="00E67176" w:rsidRDefault="00B17071" w:rsidP="00B17071">
      <w:pPr>
        <w:tabs>
          <w:tab w:val="num" w:pos="992"/>
        </w:tabs>
        <w:rPr>
          <w:rFonts w:ascii="Arial Narrow" w:hAnsi="Arial Narrow"/>
          <w:color w:val="000000"/>
          <w:sz w:val="22"/>
          <w:szCs w:val="22"/>
        </w:rPr>
      </w:pPr>
      <w:r w:rsidRPr="00E67176">
        <w:rPr>
          <w:rFonts w:ascii="Arial Narrow" w:hAnsi="Arial Narrow"/>
          <w:color w:val="000000"/>
          <w:sz w:val="22"/>
          <w:szCs w:val="22"/>
        </w:rPr>
        <w:t xml:space="preserve">                           račun ter kontaktni podatki) </w:t>
      </w:r>
    </w:p>
    <w:p w14:paraId="210130E5" w14:textId="77777777" w:rsidR="00B17071" w:rsidRPr="00E67176" w:rsidRDefault="00B17071" w:rsidP="00B17071">
      <w:pPr>
        <w:rPr>
          <w:rFonts w:ascii="Arial Narrow" w:hAnsi="Arial Narrow"/>
          <w:color w:val="000000"/>
          <w:sz w:val="22"/>
          <w:szCs w:val="22"/>
        </w:rPr>
      </w:pPr>
      <w:r w:rsidRPr="00E67176">
        <w:rPr>
          <w:rFonts w:ascii="Arial Narrow" w:hAnsi="Arial Narrow"/>
          <w:color w:val="000000"/>
          <w:sz w:val="22"/>
          <w:szCs w:val="22"/>
        </w:rPr>
        <w:t xml:space="preserve">Podizvajalec …………………………………………….matična številka …………..…… davčna   </w:t>
      </w:r>
    </w:p>
    <w:p w14:paraId="45BD93B0" w14:textId="77777777" w:rsidR="00B17071" w:rsidRPr="00E67176" w:rsidRDefault="00B17071" w:rsidP="00B17071">
      <w:pPr>
        <w:rPr>
          <w:rFonts w:ascii="Arial Narrow" w:hAnsi="Arial Narrow"/>
          <w:color w:val="000000"/>
          <w:sz w:val="22"/>
          <w:szCs w:val="22"/>
        </w:rPr>
      </w:pPr>
      <w:r w:rsidRPr="00E67176">
        <w:rPr>
          <w:rFonts w:ascii="Arial Narrow" w:hAnsi="Arial Narrow"/>
          <w:color w:val="000000"/>
          <w:sz w:val="22"/>
          <w:szCs w:val="22"/>
        </w:rPr>
        <w:t>številka …………….. TRR ……………………..….……………... pri banki    ………..................................... , kontaktni podatki: kontaktna oseba……………….., telefonska št…………….., e-naslov……………………….</w:t>
      </w:r>
    </w:p>
    <w:p w14:paraId="14D7A041" w14:textId="77777777" w:rsidR="00B17071" w:rsidRPr="00E67176" w:rsidRDefault="00B17071" w:rsidP="00B17071">
      <w:pPr>
        <w:rPr>
          <w:rFonts w:ascii="Arial Narrow" w:hAnsi="Arial Narrow"/>
          <w:color w:val="000000"/>
          <w:sz w:val="22"/>
          <w:szCs w:val="22"/>
        </w:rPr>
      </w:pPr>
    </w:p>
    <w:p w14:paraId="2F2BA4DF" w14:textId="77777777" w:rsidR="00B17071" w:rsidRPr="00E67176" w:rsidRDefault="00B17071" w:rsidP="00A55D4F">
      <w:pPr>
        <w:pStyle w:val="Odstavekseznama"/>
        <w:numPr>
          <w:ilvl w:val="1"/>
          <w:numId w:val="44"/>
        </w:numPr>
        <w:tabs>
          <w:tab w:val="num" w:pos="992"/>
        </w:tabs>
        <w:spacing w:line="260" w:lineRule="atLeast"/>
        <w:jc w:val="both"/>
        <w:rPr>
          <w:rFonts w:ascii="Arial Narrow" w:hAnsi="Arial Narrow"/>
          <w:color w:val="000000"/>
          <w:sz w:val="22"/>
          <w:szCs w:val="22"/>
        </w:rPr>
      </w:pPr>
      <w:r w:rsidRPr="00E67176">
        <w:rPr>
          <w:rFonts w:ascii="Arial Narrow" w:hAnsi="Arial Narrow"/>
          <w:color w:val="000000"/>
          <w:sz w:val="22"/>
          <w:szCs w:val="22"/>
        </w:rPr>
        <w:t xml:space="preserve">predmet, količina, vrednost, kraj in rok izvedbe teh del: </w:t>
      </w:r>
    </w:p>
    <w:p w14:paraId="3860CEE3" w14:textId="77777777" w:rsidR="00B17071" w:rsidRPr="00E67176" w:rsidRDefault="00B17071" w:rsidP="00B17071">
      <w:pPr>
        <w:rPr>
          <w:rFonts w:ascii="Arial Narrow" w:hAnsi="Arial Narrow"/>
          <w:color w:val="000000"/>
          <w:sz w:val="22"/>
          <w:szCs w:val="22"/>
        </w:rPr>
      </w:pPr>
      <w:r w:rsidRPr="00E67176">
        <w:rPr>
          <w:rFonts w:ascii="Arial Narrow" w:hAnsi="Arial Narrow"/>
          <w:color w:val="000000"/>
          <w:sz w:val="22"/>
          <w:szCs w:val="22"/>
        </w:rPr>
        <w:t>Podizvajalec …………………………….… bo opravil naslednje dobave in storitve v zvezi s sklenjeno pogodbo: ……………………………………………………………..</w:t>
      </w:r>
    </w:p>
    <w:p w14:paraId="74EDA611" w14:textId="77777777" w:rsidR="00B17071" w:rsidRPr="00E67176" w:rsidRDefault="00B17071" w:rsidP="00B17071">
      <w:pPr>
        <w:jc w:val="both"/>
        <w:rPr>
          <w:rFonts w:ascii="Arial Narrow" w:hAnsi="Arial Narrow"/>
          <w:color w:val="000000"/>
          <w:sz w:val="22"/>
          <w:szCs w:val="22"/>
        </w:rPr>
      </w:pPr>
    </w:p>
    <w:p w14:paraId="5C08BE94" w14:textId="77777777" w:rsidR="00B17071" w:rsidRPr="00E67176" w:rsidRDefault="00B17071" w:rsidP="00B17071">
      <w:pPr>
        <w:jc w:val="both"/>
        <w:rPr>
          <w:rFonts w:ascii="Arial Narrow" w:hAnsi="Arial Narrow"/>
          <w:color w:val="000000"/>
          <w:sz w:val="22"/>
          <w:szCs w:val="22"/>
        </w:rPr>
      </w:pPr>
      <w:r w:rsidRPr="00E67176">
        <w:rPr>
          <w:rFonts w:ascii="Arial Narrow" w:hAnsi="Arial Narrow"/>
          <w:color w:val="000000"/>
          <w:sz w:val="22"/>
          <w:szCs w:val="22"/>
        </w:rPr>
        <w:t xml:space="preserve"> 2.7.     V primeru nastopa s podizvajalci mora dobavitelj svojemu računu oziroma situaciji obvezno </w:t>
      </w:r>
    </w:p>
    <w:p w14:paraId="56841CE4" w14:textId="77777777" w:rsidR="00B17071" w:rsidRPr="00E67176" w:rsidRDefault="00B17071" w:rsidP="00B17071">
      <w:pPr>
        <w:jc w:val="both"/>
        <w:rPr>
          <w:rFonts w:ascii="Arial Narrow" w:hAnsi="Arial Narrow"/>
          <w:strike/>
          <w:color w:val="000000"/>
          <w:sz w:val="22"/>
          <w:szCs w:val="22"/>
        </w:rPr>
      </w:pPr>
      <w:r w:rsidRPr="00E67176">
        <w:rPr>
          <w:rFonts w:ascii="Arial Narrow" w:hAnsi="Arial Narrow"/>
          <w:color w:val="000000"/>
          <w:sz w:val="22"/>
          <w:szCs w:val="22"/>
        </w:rPr>
        <w:t xml:space="preserve">            priložiti račune oziroma situacije svojih podizvajalcev, ki jih je predhodno potrdil. </w:t>
      </w:r>
    </w:p>
    <w:p w14:paraId="25552A9A" w14:textId="77777777" w:rsidR="00B17071" w:rsidRPr="00E67176" w:rsidRDefault="00B17071" w:rsidP="00B17071">
      <w:pPr>
        <w:jc w:val="both"/>
        <w:rPr>
          <w:rFonts w:ascii="Arial Narrow" w:hAnsi="Arial Narrow"/>
          <w:color w:val="000000"/>
          <w:sz w:val="22"/>
          <w:szCs w:val="22"/>
        </w:rPr>
      </w:pPr>
    </w:p>
    <w:p w14:paraId="4F500C45" w14:textId="77777777" w:rsidR="00B17071" w:rsidRPr="00E67176" w:rsidRDefault="00B17071" w:rsidP="00B17071">
      <w:pPr>
        <w:jc w:val="both"/>
        <w:rPr>
          <w:rFonts w:ascii="Arial Narrow" w:hAnsi="Arial Narrow"/>
          <w:color w:val="000000"/>
          <w:sz w:val="22"/>
          <w:szCs w:val="22"/>
        </w:rPr>
      </w:pPr>
      <w:r w:rsidRPr="00E67176">
        <w:rPr>
          <w:rFonts w:ascii="Arial Narrow" w:hAnsi="Arial Narrow"/>
          <w:color w:val="000000"/>
          <w:sz w:val="22"/>
          <w:szCs w:val="22"/>
        </w:rPr>
        <w:t xml:space="preserve"> 2.8.    Če se po sklenitvi pogodbe o izvedbi javnega naročila zamenja podizvajalec ali če dobavitelj </w:t>
      </w:r>
    </w:p>
    <w:p w14:paraId="4CF380FE" w14:textId="77777777" w:rsidR="00B17071" w:rsidRPr="00E67176" w:rsidRDefault="00B17071" w:rsidP="00B17071">
      <w:pPr>
        <w:jc w:val="both"/>
        <w:rPr>
          <w:rFonts w:ascii="Arial Narrow" w:hAnsi="Arial Narrow"/>
          <w:color w:val="000000"/>
          <w:sz w:val="22"/>
          <w:szCs w:val="22"/>
        </w:rPr>
      </w:pPr>
      <w:r w:rsidRPr="00E67176">
        <w:rPr>
          <w:rFonts w:ascii="Arial Narrow" w:hAnsi="Arial Narrow"/>
          <w:color w:val="000000"/>
          <w:sz w:val="22"/>
          <w:szCs w:val="22"/>
        </w:rPr>
        <w:t xml:space="preserve">           sklene pogodbo z novim podizvajalcem ali če pride do morebitnih sprememb informacij iz 2. </w:t>
      </w:r>
    </w:p>
    <w:p w14:paraId="34A86684" w14:textId="77777777" w:rsidR="00B17071" w:rsidRPr="00E67176" w:rsidRDefault="00B17071" w:rsidP="00B17071">
      <w:pPr>
        <w:jc w:val="both"/>
        <w:rPr>
          <w:rFonts w:ascii="Arial Narrow" w:hAnsi="Arial Narrow"/>
          <w:color w:val="000000"/>
          <w:sz w:val="22"/>
          <w:szCs w:val="22"/>
        </w:rPr>
      </w:pPr>
      <w:r w:rsidRPr="00E67176">
        <w:rPr>
          <w:rFonts w:ascii="Arial Narrow" w:hAnsi="Arial Narrow"/>
          <w:color w:val="000000"/>
          <w:sz w:val="22"/>
          <w:szCs w:val="22"/>
        </w:rPr>
        <w:t xml:space="preserve">            odstavka 94. člena ZJN-3, mora ponudnik, ki je sklenil pogodbo z naročnikom, le-temu v 5 dneh </w:t>
      </w:r>
    </w:p>
    <w:p w14:paraId="3B71B26A" w14:textId="77777777" w:rsidR="00B17071" w:rsidRPr="00E67176" w:rsidRDefault="00B17071" w:rsidP="00B17071">
      <w:pPr>
        <w:jc w:val="both"/>
        <w:rPr>
          <w:rFonts w:ascii="Arial Narrow" w:hAnsi="Arial Narrow"/>
          <w:color w:val="000000"/>
          <w:sz w:val="22"/>
          <w:szCs w:val="22"/>
        </w:rPr>
      </w:pPr>
      <w:r w:rsidRPr="00E67176">
        <w:rPr>
          <w:rFonts w:ascii="Arial Narrow" w:hAnsi="Arial Narrow"/>
          <w:color w:val="000000"/>
          <w:sz w:val="22"/>
          <w:szCs w:val="22"/>
        </w:rPr>
        <w:t xml:space="preserve">            po spremembi predložiti: </w:t>
      </w:r>
    </w:p>
    <w:p w14:paraId="13D66BE5" w14:textId="77777777" w:rsidR="00B17071" w:rsidRPr="00E67176" w:rsidRDefault="00B17071" w:rsidP="00A55D4F">
      <w:pPr>
        <w:pStyle w:val="Odstavekseznama"/>
        <w:numPr>
          <w:ilvl w:val="0"/>
          <w:numId w:val="45"/>
        </w:numPr>
        <w:tabs>
          <w:tab w:val="num" w:pos="1276"/>
        </w:tabs>
        <w:spacing w:line="276" w:lineRule="auto"/>
        <w:jc w:val="both"/>
        <w:rPr>
          <w:rFonts w:ascii="Arial Narrow" w:hAnsi="Arial Narrow"/>
          <w:color w:val="000000"/>
          <w:sz w:val="22"/>
          <w:szCs w:val="22"/>
        </w:rPr>
      </w:pPr>
      <w:r w:rsidRPr="00E67176">
        <w:rPr>
          <w:rFonts w:ascii="Arial Narrow" w:hAnsi="Arial Narrow"/>
          <w:color w:val="000000"/>
          <w:sz w:val="22"/>
          <w:szCs w:val="22"/>
        </w:rPr>
        <w:t>obvestilo oz. vse dokumente skladno z določbo 3. odstavka 94. člena ZJN-3,</w:t>
      </w:r>
    </w:p>
    <w:p w14:paraId="23F5EC70" w14:textId="77777777" w:rsidR="00B17071" w:rsidRPr="00E67176" w:rsidRDefault="00B17071" w:rsidP="00A55D4F">
      <w:pPr>
        <w:pStyle w:val="Odstavekseznama"/>
        <w:numPr>
          <w:ilvl w:val="0"/>
          <w:numId w:val="45"/>
        </w:numPr>
        <w:tabs>
          <w:tab w:val="num" w:pos="1276"/>
        </w:tabs>
        <w:spacing w:line="276" w:lineRule="auto"/>
        <w:jc w:val="both"/>
        <w:rPr>
          <w:rFonts w:ascii="Arial Narrow" w:hAnsi="Arial Narrow"/>
          <w:color w:val="000000"/>
          <w:sz w:val="22"/>
          <w:szCs w:val="22"/>
        </w:rPr>
      </w:pPr>
      <w:r w:rsidRPr="00E67176">
        <w:rPr>
          <w:rFonts w:ascii="Arial Narrow" w:hAnsi="Arial Narrow"/>
          <w:color w:val="000000"/>
          <w:sz w:val="22"/>
          <w:szCs w:val="22"/>
        </w:rPr>
        <w:t xml:space="preserve">pooblastilo za plačilo opravljenih in prevzetih del oziroma dobav neposredno novemu    </w:t>
      </w:r>
    </w:p>
    <w:p w14:paraId="2C7C39AA" w14:textId="77777777" w:rsidR="00B17071" w:rsidRPr="00E67176" w:rsidRDefault="00B17071" w:rsidP="00B17071">
      <w:pPr>
        <w:tabs>
          <w:tab w:val="num" w:pos="1276"/>
        </w:tabs>
        <w:spacing w:line="276" w:lineRule="auto"/>
        <w:rPr>
          <w:rFonts w:ascii="Arial Narrow" w:hAnsi="Arial Narrow"/>
          <w:color w:val="000000"/>
          <w:sz w:val="22"/>
          <w:szCs w:val="22"/>
        </w:rPr>
      </w:pPr>
      <w:r w:rsidRPr="00E67176">
        <w:rPr>
          <w:rFonts w:ascii="Arial Narrow" w:hAnsi="Arial Narrow"/>
          <w:color w:val="000000"/>
          <w:sz w:val="22"/>
          <w:szCs w:val="22"/>
        </w:rPr>
        <w:t xml:space="preserve">                        podizvajalcu (v primeru da novi podizvajalec zahteva neposredno plačilo), </w:t>
      </w:r>
    </w:p>
    <w:p w14:paraId="34BCF258" w14:textId="77777777" w:rsidR="00B17071" w:rsidRPr="00E67176" w:rsidRDefault="00B17071" w:rsidP="00A55D4F">
      <w:pPr>
        <w:pStyle w:val="Odstavekseznama"/>
        <w:numPr>
          <w:ilvl w:val="0"/>
          <w:numId w:val="45"/>
        </w:numPr>
        <w:tabs>
          <w:tab w:val="num" w:pos="1276"/>
        </w:tabs>
        <w:spacing w:line="276" w:lineRule="auto"/>
        <w:jc w:val="both"/>
        <w:rPr>
          <w:rFonts w:ascii="Arial Narrow" w:hAnsi="Arial Narrow"/>
          <w:color w:val="000000"/>
          <w:sz w:val="22"/>
          <w:szCs w:val="22"/>
        </w:rPr>
      </w:pPr>
      <w:r w:rsidRPr="00E67176">
        <w:rPr>
          <w:rFonts w:ascii="Arial Narrow" w:hAnsi="Arial Narrow"/>
          <w:color w:val="000000"/>
          <w:sz w:val="22"/>
          <w:szCs w:val="22"/>
        </w:rPr>
        <w:t xml:space="preserve">zahtevo in soglasje novega podizvajalca k neposrednemu plačilu (v primeru da novi </w:t>
      </w:r>
    </w:p>
    <w:p w14:paraId="4FA9EDAA" w14:textId="77777777" w:rsidR="00B17071" w:rsidRPr="00E67176" w:rsidRDefault="00B17071" w:rsidP="00B17071">
      <w:pPr>
        <w:tabs>
          <w:tab w:val="num" w:pos="1276"/>
        </w:tabs>
        <w:spacing w:line="276" w:lineRule="auto"/>
        <w:ind w:left="1068"/>
        <w:rPr>
          <w:rFonts w:ascii="Arial Narrow" w:hAnsi="Arial Narrow"/>
          <w:color w:val="000000"/>
          <w:sz w:val="22"/>
          <w:szCs w:val="22"/>
        </w:rPr>
      </w:pPr>
      <w:r w:rsidRPr="00E67176">
        <w:rPr>
          <w:rFonts w:ascii="Arial Narrow" w:hAnsi="Arial Narrow"/>
          <w:color w:val="000000"/>
          <w:sz w:val="22"/>
          <w:szCs w:val="22"/>
        </w:rPr>
        <w:t xml:space="preserve">    podizvajalec zahteva neposredno plačilo).</w:t>
      </w:r>
    </w:p>
    <w:p w14:paraId="450F687A" w14:textId="77777777" w:rsidR="00B17071" w:rsidRPr="00E67176" w:rsidRDefault="00B17071" w:rsidP="00B17071">
      <w:pPr>
        <w:tabs>
          <w:tab w:val="left" w:pos="3071"/>
        </w:tabs>
        <w:jc w:val="both"/>
        <w:rPr>
          <w:rFonts w:ascii="Arial Narrow" w:hAnsi="Arial Narrow" w:cs="Arial"/>
          <w:color w:val="000000"/>
          <w:sz w:val="22"/>
          <w:szCs w:val="22"/>
        </w:rPr>
      </w:pPr>
      <w:r w:rsidRPr="00E67176">
        <w:rPr>
          <w:rFonts w:ascii="Arial Narrow" w:hAnsi="Arial Narrow" w:cs="Arial"/>
          <w:color w:val="000000"/>
          <w:sz w:val="22"/>
          <w:szCs w:val="22"/>
        </w:rPr>
        <w:tab/>
      </w:r>
    </w:p>
    <w:p w14:paraId="7B27E25D" w14:textId="77777777" w:rsidR="00B17071" w:rsidRPr="00E67176" w:rsidRDefault="00B17071" w:rsidP="00B17071">
      <w:pPr>
        <w:ind w:left="567"/>
        <w:jc w:val="both"/>
        <w:rPr>
          <w:rFonts w:ascii="Arial Narrow" w:hAnsi="Arial Narrow"/>
          <w:color w:val="000000"/>
          <w:sz w:val="22"/>
          <w:szCs w:val="22"/>
        </w:rPr>
      </w:pPr>
      <w:r w:rsidRPr="00E67176">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44240604" w14:textId="77777777" w:rsidR="00B17071" w:rsidRPr="00E67176" w:rsidRDefault="00B17071" w:rsidP="00B17071">
      <w:pPr>
        <w:spacing w:before="100" w:beforeAutospacing="1" w:after="100" w:afterAutospacing="1"/>
        <w:ind w:left="567"/>
        <w:jc w:val="both"/>
        <w:rPr>
          <w:rFonts w:ascii="Arial Narrow" w:hAnsi="Arial Narrow" w:cs="Arial"/>
          <w:color w:val="000000"/>
          <w:sz w:val="22"/>
          <w:szCs w:val="22"/>
        </w:rPr>
      </w:pPr>
      <w:r w:rsidRPr="00E67176">
        <w:rPr>
          <w:rFonts w:ascii="Arial Narrow" w:hAnsi="Arial Narrow" w:cs="Arial"/>
          <w:color w:val="000000"/>
          <w:sz w:val="22"/>
          <w:szCs w:val="22"/>
        </w:rPr>
        <w:t>V primeru da dobavitelj ne predloži zahtevane dokumentacije pred zamenjavo podizvajalca, podizvajalca ne more zamenjati, sicer bo naročnik odstopil od pogodbe in unovčil finančno zavarovanje za dobro izvedbo pogodbenih obveznosti.</w:t>
      </w:r>
    </w:p>
    <w:p w14:paraId="3507A796" w14:textId="77777777" w:rsidR="00B17071" w:rsidRPr="00E67176" w:rsidRDefault="00B17071" w:rsidP="00B17071">
      <w:pPr>
        <w:ind w:left="567"/>
        <w:rPr>
          <w:rFonts w:ascii="Arial Narrow" w:hAnsi="Arial Narrow" w:cs="Arial"/>
          <w:color w:val="000000"/>
          <w:sz w:val="22"/>
          <w:szCs w:val="22"/>
        </w:rPr>
      </w:pPr>
      <w:r w:rsidRPr="00E67176">
        <w:rPr>
          <w:rFonts w:ascii="Arial Narrow" w:hAnsi="Arial Narrow" w:cs="Arial"/>
          <w:color w:val="000000"/>
          <w:sz w:val="22"/>
          <w:szCs w:val="22"/>
        </w:rPr>
        <w:t xml:space="preserve">Zamenjavo podizvajalca pogodbeni stranki uredita z aneksom k tej pogodbi. </w:t>
      </w:r>
    </w:p>
    <w:p w14:paraId="01B5010F" w14:textId="77777777" w:rsidR="00B17071" w:rsidRPr="00E67176" w:rsidRDefault="00B17071" w:rsidP="00B17071">
      <w:pPr>
        <w:rPr>
          <w:rFonts w:ascii="Arial Narrow" w:hAnsi="Arial Narrow" w:cs="Arial"/>
          <w:color w:val="000000"/>
          <w:sz w:val="22"/>
          <w:szCs w:val="22"/>
        </w:rPr>
      </w:pPr>
    </w:p>
    <w:p w14:paraId="17F64E94" w14:textId="77777777" w:rsidR="00B17071" w:rsidRPr="00E67176" w:rsidRDefault="00B17071" w:rsidP="00B17071">
      <w:pPr>
        <w:ind w:right="23"/>
        <w:rPr>
          <w:rFonts w:ascii="Arial Narrow" w:hAnsi="Arial Narrow" w:cs="Arial"/>
          <w:color w:val="000000"/>
          <w:sz w:val="22"/>
          <w:szCs w:val="22"/>
          <w:lang w:val="x-none" w:eastAsia="x-none"/>
        </w:rPr>
      </w:pPr>
      <w:r w:rsidRPr="00E67176">
        <w:rPr>
          <w:rFonts w:ascii="Arial Narrow" w:hAnsi="Arial Narrow" w:cs="Arial"/>
          <w:color w:val="000000"/>
          <w:sz w:val="22"/>
          <w:szCs w:val="22"/>
          <w:lang w:eastAsia="x-none"/>
        </w:rPr>
        <w:t>2.9</w:t>
      </w:r>
      <w:r w:rsidRPr="00E67176">
        <w:rPr>
          <w:rFonts w:ascii="Arial Narrow" w:hAnsi="Arial Narrow" w:cs="Arial"/>
          <w:color w:val="000000"/>
          <w:sz w:val="22"/>
          <w:szCs w:val="22"/>
          <w:lang w:val="x-none" w:eastAsia="x-none"/>
        </w:rPr>
        <w:t>. V razmerju do naročnika dobavitelj v celoti odgovarja za izvedbo del, ki so predmet te</w:t>
      </w:r>
      <w:r w:rsidRPr="00E67176">
        <w:rPr>
          <w:rFonts w:ascii="Arial Narrow" w:hAnsi="Arial Narrow" w:cs="Arial"/>
          <w:color w:val="000000"/>
          <w:sz w:val="22"/>
          <w:szCs w:val="22"/>
          <w:lang w:eastAsia="x-none"/>
        </w:rPr>
        <w:t xml:space="preserve"> </w:t>
      </w:r>
      <w:r w:rsidRPr="00E67176">
        <w:rPr>
          <w:rFonts w:ascii="Arial Narrow" w:hAnsi="Arial Narrow" w:cs="Arial"/>
          <w:color w:val="000000"/>
          <w:sz w:val="22"/>
          <w:szCs w:val="22"/>
          <w:lang w:val="x-none" w:eastAsia="x-none"/>
        </w:rPr>
        <w:t>pogodbe.</w:t>
      </w:r>
    </w:p>
    <w:p w14:paraId="5F314B19" w14:textId="77777777" w:rsidR="00B17071" w:rsidRPr="00E67176" w:rsidRDefault="00B17071" w:rsidP="00B17071">
      <w:pPr>
        <w:jc w:val="both"/>
        <w:rPr>
          <w:rFonts w:ascii="Arial Narrow" w:hAnsi="Arial Narrow"/>
          <w:color w:val="000000"/>
          <w:sz w:val="22"/>
          <w:szCs w:val="22"/>
        </w:rPr>
      </w:pPr>
    </w:p>
    <w:p w14:paraId="011AEBEE" w14:textId="5B31DE2B" w:rsidR="00B17071" w:rsidRPr="00E67176" w:rsidRDefault="00E45873" w:rsidP="00C57699">
      <w:pPr>
        <w:rPr>
          <w:rFonts w:ascii="Arial Narrow" w:hAnsi="Arial Narrow"/>
          <w:b/>
          <w:sz w:val="22"/>
          <w:szCs w:val="22"/>
        </w:rPr>
      </w:pPr>
      <w:r>
        <w:rPr>
          <w:rFonts w:ascii="Arial Narrow" w:hAnsi="Arial Narrow"/>
          <w:b/>
          <w:sz w:val="22"/>
          <w:szCs w:val="22"/>
        </w:rPr>
        <w:t xml:space="preserve">3. </w:t>
      </w:r>
      <w:r w:rsidR="00B17071" w:rsidRPr="00E67176">
        <w:rPr>
          <w:rFonts w:ascii="Arial Narrow" w:hAnsi="Arial Narrow"/>
          <w:b/>
          <w:sz w:val="22"/>
          <w:szCs w:val="22"/>
        </w:rPr>
        <w:t>PREHOD RIZIKA, KRAJ, ČAS IN NAČIN IZROČITVE</w:t>
      </w:r>
    </w:p>
    <w:p w14:paraId="00D9C7E1" w14:textId="77777777" w:rsidR="00B17071" w:rsidRPr="00E67176" w:rsidRDefault="00B17071" w:rsidP="00B17071">
      <w:pPr>
        <w:ind w:left="360"/>
        <w:rPr>
          <w:rFonts w:ascii="Arial Narrow" w:hAnsi="Arial Narrow"/>
          <w:b/>
          <w:sz w:val="22"/>
          <w:szCs w:val="22"/>
        </w:rPr>
      </w:pPr>
    </w:p>
    <w:p w14:paraId="3DD5C1FB" w14:textId="77777777" w:rsidR="00B17071" w:rsidRPr="00E67176" w:rsidRDefault="00B17071" w:rsidP="00A55D4F">
      <w:pPr>
        <w:numPr>
          <w:ilvl w:val="0"/>
          <w:numId w:val="32"/>
        </w:numPr>
        <w:jc w:val="both"/>
        <w:rPr>
          <w:rFonts w:ascii="Arial Narrow" w:hAnsi="Arial Narrow"/>
          <w:sz w:val="22"/>
          <w:szCs w:val="22"/>
        </w:rPr>
      </w:pPr>
      <w:r w:rsidRPr="00E67176">
        <w:rPr>
          <w:rFonts w:ascii="Arial Narrow" w:hAnsi="Arial Narrow"/>
          <w:sz w:val="22"/>
          <w:szCs w:val="22"/>
        </w:rPr>
        <w:t>Odgovornost za riziko preide od dobavitelja na naročnika z izročitvijo, razen jamčevanja za stvarne napake in obveznosti iz naslova garancij.</w:t>
      </w:r>
    </w:p>
    <w:p w14:paraId="4C7F84D9" w14:textId="77777777" w:rsidR="00B17071" w:rsidRPr="00E67176" w:rsidRDefault="00B17071" w:rsidP="00B17071">
      <w:pPr>
        <w:ind w:left="360"/>
        <w:jc w:val="both"/>
        <w:rPr>
          <w:rFonts w:ascii="Arial Narrow" w:hAnsi="Arial Narrow"/>
          <w:sz w:val="22"/>
          <w:szCs w:val="22"/>
        </w:rPr>
      </w:pPr>
    </w:p>
    <w:p w14:paraId="53184F13" w14:textId="77777777" w:rsidR="00B17071" w:rsidRPr="00E67176" w:rsidRDefault="00B17071" w:rsidP="00A55D4F">
      <w:pPr>
        <w:numPr>
          <w:ilvl w:val="0"/>
          <w:numId w:val="38"/>
        </w:numPr>
        <w:ind w:left="567" w:hanging="567"/>
        <w:jc w:val="both"/>
        <w:rPr>
          <w:rFonts w:ascii="Arial Narrow" w:hAnsi="Arial Narrow"/>
          <w:sz w:val="22"/>
          <w:szCs w:val="22"/>
        </w:rPr>
      </w:pPr>
      <w:r w:rsidRPr="00E67176">
        <w:rPr>
          <w:rFonts w:ascii="Arial Narrow" w:hAnsi="Arial Narrow"/>
          <w:sz w:val="22"/>
          <w:szCs w:val="22"/>
        </w:rPr>
        <w:t xml:space="preserve">Morebitno predhodno ugotavljanje količine in kvalitete je lahko podlaga za kasnejšo zapisniško izročitev oziroma primopredajo, samo pa še ne pomeni prehoda rizika ali izročitve oziroma primopredaje. </w:t>
      </w:r>
    </w:p>
    <w:p w14:paraId="669E685D" w14:textId="77777777" w:rsidR="00B17071" w:rsidRPr="00E67176" w:rsidRDefault="00B17071" w:rsidP="00B17071">
      <w:pPr>
        <w:ind w:left="567" w:hanging="567"/>
        <w:jc w:val="both"/>
        <w:rPr>
          <w:rFonts w:ascii="Arial Narrow" w:hAnsi="Arial Narrow"/>
          <w:sz w:val="22"/>
          <w:szCs w:val="22"/>
        </w:rPr>
      </w:pPr>
      <w:r w:rsidRPr="00E67176">
        <w:rPr>
          <w:rFonts w:ascii="Arial Narrow" w:hAnsi="Arial Narrow"/>
          <w:sz w:val="22"/>
          <w:szCs w:val="22"/>
        </w:rPr>
        <w:t xml:space="preserve">          Pogoje za izročitev oziroma primopredajo se ugotovi, skladno z zahtevami iz priloge 1, in sicer s primopredajnim zapisnikom vgrajene, montirane, priključene, zagnane in preizkušene opreme. Primopredaja poleg tehničnega in kvalitativnega pregleda, kar se dokaže z inštalacijskim zapisnikom, zajema tudi izročitev vseh v tej pogodbi določenih listin in drugih potrebnih listin, zlasti garancijskega lista in garancijske izjave. V primopredajnem zapisniku se izrecno ugotovi, ali oprema z vgraditvijo, montažo in </w:t>
      </w:r>
      <w:r w:rsidRPr="00E67176">
        <w:rPr>
          <w:rFonts w:ascii="Arial Narrow" w:hAnsi="Arial Narrow"/>
          <w:sz w:val="22"/>
          <w:szCs w:val="22"/>
        </w:rPr>
        <w:lastRenderedPageBreak/>
        <w:t xml:space="preserve">delovanjem v celoti izpolnjuje </w:t>
      </w:r>
      <w:r w:rsidRPr="00E67176">
        <w:rPr>
          <w:rFonts w:ascii="Arial Narrow" w:hAnsi="Arial Narrow"/>
          <w:b/>
          <w:sz w:val="22"/>
          <w:szCs w:val="22"/>
        </w:rPr>
        <w:t>zahteve naročnika.</w:t>
      </w:r>
      <w:r w:rsidRPr="00E67176">
        <w:rPr>
          <w:rFonts w:ascii="Arial Narrow" w:hAnsi="Arial Narrow"/>
          <w:sz w:val="22"/>
          <w:szCs w:val="22"/>
        </w:rPr>
        <w:t xml:space="preserve">  V primeru zamude se v primopredajni zapisnik navedejo vzroki zanjo. Primopredajni zapisnik podpišeta naročnik in dobavitelj.</w:t>
      </w:r>
    </w:p>
    <w:p w14:paraId="6616972B" w14:textId="77777777" w:rsidR="00B17071" w:rsidRPr="00E67176" w:rsidRDefault="00B17071" w:rsidP="00B17071">
      <w:pPr>
        <w:ind w:left="567" w:hanging="567"/>
        <w:jc w:val="both"/>
        <w:rPr>
          <w:rFonts w:ascii="Arial Narrow" w:hAnsi="Arial Narrow"/>
          <w:sz w:val="22"/>
          <w:szCs w:val="22"/>
        </w:rPr>
      </w:pPr>
    </w:p>
    <w:p w14:paraId="0BB22F3B" w14:textId="77777777" w:rsidR="00B17071" w:rsidRPr="00E67176" w:rsidRDefault="00B17071" w:rsidP="00A55D4F">
      <w:pPr>
        <w:numPr>
          <w:ilvl w:val="0"/>
          <w:numId w:val="33"/>
        </w:numPr>
        <w:jc w:val="both"/>
        <w:rPr>
          <w:rFonts w:ascii="Arial Narrow" w:hAnsi="Arial Narrow"/>
          <w:sz w:val="22"/>
          <w:szCs w:val="22"/>
        </w:rPr>
      </w:pPr>
      <w:r w:rsidRPr="00E67176">
        <w:rPr>
          <w:rFonts w:ascii="Arial Narrow" w:hAnsi="Arial Narrow"/>
          <w:sz w:val="22"/>
          <w:szCs w:val="22"/>
        </w:rPr>
        <w:t xml:space="preserve">Dobavitelj se zavezuje, da bo </w:t>
      </w:r>
      <w:r w:rsidRPr="00E67176">
        <w:rPr>
          <w:rFonts w:ascii="Arial Narrow" w:hAnsi="Arial Narrow"/>
          <w:b/>
          <w:sz w:val="22"/>
          <w:szCs w:val="22"/>
          <w:u w:val="single"/>
        </w:rPr>
        <w:t xml:space="preserve">najmanj tri (3) dni pred načrtovano primopredajo, o tem pisno obvestil                                                 na </w:t>
      </w:r>
      <w:proofErr w:type="spellStart"/>
      <w:r w:rsidRPr="00E67176">
        <w:rPr>
          <w:rFonts w:ascii="Arial Narrow" w:hAnsi="Arial Narrow"/>
          <w:b/>
          <w:sz w:val="22"/>
          <w:szCs w:val="22"/>
          <w:u w:val="single"/>
        </w:rPr>
        <w:t>email</w:t>
      </w:r>
      <w:proofErr w:type="spellEnd"/>
      <w:r w:rsidRPr="00E67176">
        <w:rPr>
          <w:rFonts w:ascii="Arial Narrow" w:hAnsi="Arial Narrow"/>
          <w:b/>
          <w:sz w:val="22"/>
          <w:szCs w:val="22"/>
          <w:u w:val="single"/>
        </w:rPr>
        <w:t xml:space="preserve">: </w:t>
      </w:r>
      <w:hyperlink r:id="rId8" w:history="1">
        <w:r w:rsidRPr="00E67176">
          <w:rPr>
            <w:rStyle w:val="Hiperpovezava"/>
            <w:rFonts w:ascii="Arial Narrow" w:hAnsi="Arial Narrow"/>
            <w:b/>
            <w:sz w:val="22"/>
            <w:szCs w:val="22"/>
          </w:rPr>
          <w:t>lea.kuzmijak@kclj.si</w:t>
        </w:r>
      </w:hyperlink>
      <w:r w:rsidRPr="00E67176">
        <w:rPr>
          <w:rFonts w:ascii="Arial Narrow" w:hAnsi="Arial Narrow"/>
          <w:b/>
          <w:sz w:val="22"/>
          <w:szCs w:val="22"/>
          <w:u w:val="single"/>
        </w:rPr>
        <w:t xml:space="preserve"> ali </w:t>
      </w:r>
      <w:hyperlink r:id="rId9" w:history="1">
        <w:r w:rsidRPr="00E67176">
          <w:rPr>
            <w:rStyle w:val="Hiperpovezava"/>
            <w:rFonts w:ascii="Arial Narrow" w:hAnsi="Arial Narrow"/>
            <w:b/>
            <w:sz w:val="22"/>
            <w:szCs w:val="22"/>
          </w:rPr>
          <w:t>lidija.ceglar@kclj.si</w:t>
        </w:r>
      </w:hyperlink>
      <w:r w:rsidRPr="00E67176">
        <w:rPr>
          <w:rFonts w:ascii="Arial Narrow" w:hAnsi="Arial Narrow"/>
          <w:b/>
          <w:sz w:val="22"/>
          <w:szCs w:val="22"/>
          <w:u w:val="single"/>
        </w:rPr>
        <w:t xml:space="preserve"> </w:t>
      </w:r>
      <w:r w:rsidRPr="00E67176">
        <w:rPr>
          <w:rFonts w:ascii="Arial Narrow" w:hAnsi="Arial Narrow"/>
          <w:sz w:val="22"/>
          <w:szCs w:val="22"/>
        </w:rPr>
        <w:t xml:space="preserve">, ki bo o primopredaji obvestil/a pooblaščeno osebo (uporabnika) s strani naročnika in zaposlenega si Službe za servisiranje medicinske opreme. </w:t>
      </w:r>
    </w:p>
    <w:p w14:paraId="4DCA9F68" w14:textId="77777777" w:rsidR="00B17071" w:rsidRPr="00E67176" w:rsidRDefault="00B17071" w:rsidP="00B17071">
      <w:pPr>
        <w:jc w:val="both"/>
        <w:rPr>
          <w:rFonts w:ascii="Arial Narrow" w:hAnsi="Arial Narrow"/>
          <w:sz w:val="22"/>
          <w:szCs w:val="22"/>
        </w:rPr>
      </w:pPr>
      <w:r w:rsidRPr="00E67176">
        <w:rPr>
          <w:rFonts w:ascii="Arial Narrow" w:hAnsi="Arial Narrow"/>
          <w:sz w:val="22"/>
          <w:szCs w:val="22"/>
        </w:rPr>
        <w:t xml:space="preserve"> </w:t>
      </w:r>
    </w:p>
    <w:p w14:paraId="715242BA" w14:textId="77777777" w:rsidR="00B17071" w:rsidRPr="00E67176" w:rsidRDefault="00B17071" w:rsidP="00B17071">
      <w:pPr>
        <w:rPr>
          <w:rFonts w:ascii="Arial Narrow" w:hAnsi="Arial Narrow"/>
          <w:b/>
          <w:sz w:val="22"/>
          <w:szCs w:val="22"/>
        </w:rPr>
      </w:pPr>
      <w:r w:rsidRPr="00E67176">
        <w:rPr>
          <w:rFonts w:ascii="Arial Narrow" w:hAnsi="Arial Narrow"/>
          <w:b/>
          <w:sz w:val="22"/>
          <w:szCs w:val="22"/>
        </w:rPr>
        <w:t>4. ROK ZA IZVEDBO, POGODBENA KAZEN, ODŠKODNINA</w:t>
      </w:r>
    </w:p>
    <w:p w14:paraId="7BD6D3A0" w14:textId="77777777" w:rsidR="00B17071" w:rsidRPr="00E67176" w:rsidRDefault="00B17071" w:rsidP="00B17071">
      <w:pPr>
        <w:rPr>
          <w:rFonts w:ascii="Arial Narrow" w:hAnsi="Arial Narrow"/>
          <w:b/>
          <w:sz w:val="22"/>
          <w:szCs w:val="22"/>
        </w:rPr>
      </w:pPr>
    </w:p>
    <w:p w14:paraId="7B819D47" w14:textId="3B9E1F60" w:rsidR="00B17071" w:rsidRPr="00E67176" w:rsidRDefault="00B17071" w:rsidP="00A55D4F">
      <w:pPr>
        <w:numPr>
          <w:ilvl w:val="0"/>
          <w:numId w:val="39"/>
        </w:numPr>
        <w:jc w:val="both"/>
        <w:rPr>
          <w:rFonts w:ascii="Arial Narrow" w:hAnsi="Arial Narrow"/>
          <w:sz w:val="22"/>
          <w:szCs w:val="22"/>
        </w:rPr>
      </w:pPr>
      <w:r w:rsidRPr="00E67176">
        <w:rPr>
          <w:rFonts w:ascii="Arial Narrow" w:hAnsi="Arial Narrow"/>
          <w:sz w:val="22"/>
          <w:szCs w:val="22"/>
        </w:rPr>
        <w:t xml:space="preserve">Dobavitelj mora celoten predmet pogodbe oziroma vse pogodbene obveznosti iz 1. člena te pogodbe izvesti v roku </w:t>
      </w:r>
      <w:r w:rsidR="005A529A" w:rsidRPr="00E67176">
        <w:rPr>
          <w:rFonts w:ascii="Arial Narrow" w:hAnsi="Arial Narrow"/>
          <w:sz w:val="22"/>
          <w:szCs w:val="22"/>
        </w:rPr>
        <w:t>devet</w:t>
      </w:r>
      <w:r w:rsidRPr="00E67176">
        <w:rPr>
          <w:rFonts w:ascii="Arial Narrow" w:hAnsi="Arial Narrow"/>
          <w:sz w:val="22"/>
          <w:szCs w:val="22"/>
        </w:rPr>
        <w:t>deset (</w:t>
      </w:r>
      <w:r w:rsidR="005A529A" w:rsidRPr="00E67176">
        <w:rPr>
          <w:rFonts w:ascii="Arial Narrow" w:hAnsi="Arial Narrow"/>
          <w:sz w:val="22"/>
          <w:szCs w:val="22"/>
        </w:rPr>
        <w:t>9</w:t>
      </w:r>
      <w:r w:rsidRPr="00E67176">
        <w:rPr>
          <w:rFonts w:ascii="Arial Narrow" w:hAnsi="Arial Narrow"/>
          <w:sz w:val="22"/>
          <w:szCs w:val="22"/>
        </w:rPr>
        <w:t>0) dni od začetka veljavnosti pogodbe.</w:t>
      </w:r>
    </w:p>
    <w:p w14:paraId="367BAC3F" w14:textId="77777777" w:rsidR="00B17071" w:rsidRPr="00E67176" w:rsidRDefault="00B17071" w:rsidP="00B17071">
      <w:pPr>
        <w:ind w:left="360"/>
        <w:jc w:val="both"/>
        <w:rPr>
          <w:rFonts w:ascii="Arial Narrow" w:hAnsi="Arial Narrow"/>
          <w:sz w:val="22"/>
          <w:szCs w:val="22"/>
        </w:rPr>
      </w:pPr>
    </w:p>
    <w:p w14:paraId="418BC5AD" w14:textId="77777777" w:rsidR="00B17071" w:rsidRPr="00E67176" w:rsidRDefault="00B17071" w:rsidP="00A55D4F">
      <w:pPr>
        <w:numPr>
          <w:ilvl w:val="0"/>
          <w:numId w:val="34"/>
        </w:numPr>
        <w:jc w:val="both"/>
        <w:rPr>
          <w:rFonts w:ascii="Arial Narrow" w:hAnsi="Arial Narrow"/>
          <w:sz w:val="22"/>
          <w:szCs w:val="22"/>
        </w:rPr>
      </w:pPr>
      <w:r w:rsidRPr="00E67176">
        <w:rPr>
          <w:rFonts w:ascii="Arial Narrow" w:hAnsi="Arial Narrow"/>
          <w:sz w:val="22"/>
          <w:szCs w:val="22"/>
        </w:rPr>
        <w:t xml:space="preserve">V primeru </w:t>
      </w:r>
      <w:r w:rsidRPr="00E67176">
        <w:rPr>
          <w:rFonts w:ascii="Arial Narrow" w:hAnsi="Arial Narrow"/>
          <w:sz w:val="22"/>
          <w:szCs w:val="22"/>
          <w:u w:val="single"/>
        </w:rPr>
        <w:t>zamude z izvajanjem katerihkoli pogodbenih obveznosti</w:t>
      </w:r>
      <w:r w:rsidRPr="00E67176">
        <w:rPr>
          <w:rFonts w:ascii="Arial Narrow" w:hAnsi="Arial Narrow"/>
          <w:sz w:val="22"/>
          <w:szCs w:val="22"/>
        </w:rPr>
        <w:t xml:space="preserve"> po krivdi dobavitelja bo dobavitelj plačal naročniku pogodbeno kazen, in sicer:</w:t>
      </w:r>
    </w:p>
    <w:p w14:paraId="2A2B610E" w14:textId="77777777" w:rsidR="00B17071" w:rsidRPr="00E67176" w:rsidRDefault="00B17071" w:rsidP="00A55D4F">
      <w:pPr>
        <w:numPr>
          <w:ilvl w:val="0"/>
          <w:numId w:val="25"/>
        </w:numPr>
        <w:jc w:val="both"/>
        <w:rPr>
          <w:rFonts w:ascii="Arial Narrow" w:hAnsi="Arial Narrow"/>
          <w:sz w:val="22"/>
          <w:szCs w:val="22"/>
        </w:rPr>
      </w:pPr>
      <w:r w:rsidRPr="00E67176">
        <w:rPr>
          <w:rFonts w:ascii="Arial Narrow" w:hAnsi="Arial Narrow"/>
          <w:sz w:val="22"/>
          <w:szCs w:val="22"/>
        </w:rPr>
        <w:t>za vsak koledarski dan zamude v višini 0,5 % (pet desetin odstotka) od pogodbene cene;</w:t>
      </w:r>
    </w:p>
    <w:p w14:paraId="264B0A65" w14:textId="0B2464E4" w:rsidR="00B17071" w:rsidRPr="00FF0EB7" w:rsidRDefault="00B17071" w:rsidP="00B97CBF">
      <w:pPr>
        <w:numPr>
          <w:ilvl w:val="0"/>
          <w:numId w:val="25"/>
        </w:numPr>
        <w:jc w:val="both"/>
        <w:rPr>
          <w:rFonts w:ascii="Arial Narrow" w:hAnsi="Arial Narrow"/>
          <w:sz w:val="22"/>
          <w:szCs w:val="22"/>
        </w:rPr>
      </w:pPr>
      <w:r w:rsidRPr="00FF0EB7">
        <w:rPr>
          <w:rFonts w:ascii="Arial Narrow" w:hAnsi="Arial Narrow"/>
          <w:sz w:val="22"/>
          <w:szCs w:val="22"/>
        </w:rPr>
        <w:t>vendar skupno največ v višini 10 % (deset odstotkov) pogodbene cene.</w:t>
      </w:r>
    </w:p>
    <w:p w14:paraId="27DA9B63" w14:textId="0E3F2D83" w:rsidR="00B17071" w:rsidRDefault="00B17071" w:rsidP="00B17071">
      <w:pPr>
        <w:ind w:left="360"/>
        <w:jc w:val="both"/>
        <w:rPr>
          <w:rFonts w:ascii="Arial Narrow" w:hAnsi="Arial Narrow"/>
          <w:sz w:val="22"/>
          <w:szCs w:val="22"/>
        </w:rPr>
      </w:pPr>
      <w:r w:rsidRPr="00E67176">
        <w:rPr>
          <w:rFonts w:ascii="Arial Narrow" w:hAnsi="Arial Narrow"/>
          <w:sz w:val="22"/>
          <w:szCs w:val="22"/>
        </w:rPr>
        <w:t xml:space="preserve">Pogodbena kazen se obračuna pri dokončnem obračunu. </w:t>
      </w:r>
    </w:p>
    <w:p w14:paraId="28C1B449" w14:textId="2A2E291D" w:rsidR="00FF0EB7" w:rsidRDefault="00FF0EB7" w:rsidP="00B17071">
      <w:pPr>
        <w:ind w:left="360"/>
        <w:jc w:val="both"/>
        <w:rPr>
          <w:rFonts w:ascii="Arial Narrow" w:hAnsi="Arial Narrow"/>
          <w:sz w:val="22"/>
          <w:szCs w:val="22"/>
        </w:rPr>
      </w:pPr>
    </w:p>
    <w:p w14:paraId="47EC1A25" w14:textId="657C2871" w:rsidR="00FF0EB7" w:rsidRPr="00E67176" w:rsidRDefault="00FF0EB7" w:rsidP="00B17071">
      <w:pPr>
        <w:ind w:left="360"/>
        <w:jc w:val="both"/>
        <w:rPr>
          <w:rFonts w:ascii="Arial Narrow" w:hAnsi="Arial Narrow"/>
          <w:sz w:val="22"/>
          <w:szCs w:val="22"/>
        </w:rPr>
      </w:pPr>
      <w:r>
        <w:rPr>
          <w:rFonts w:ascii="Arial Narrow" w:hAnsi="Arial Narrow"/>
          <w:sz w:val="22"/>
          <w:szCs w:val="22"/>
        </w:rPr>
        <w:t>V primeru spremembe zakona, ki ureja davek na dodano vrednost, s katerim se spremeni davčna stopnja za vrste blaga iz ponudbe v času trajanja pogodbe, se lahko cene iz ponudbe korigirajo izključno v višini nastale davčne spremembe</w:t>
      </w:r>
      <w:r w:rsidR="00F32CD8">
        <w:rPr>
          <w:rFonts w:ascii="Arial Narrow" w:hAnsi="Arial Narrow"/>
          <w:sz w:val="22"/>
          <w:szCs w:val="22"/>
        </w:rPr>
        <w:t>. Cene se lahko v času veljavnosti pogodbe korigirajo tudi v skladu s Pravilnikom o načinih valorizacije denarnih obveznosti, ki jih v večletnih pogodbah dogovarjajo pravne osebe javnega značaja (Uradni list RS, št. 1/04).</w:t>
      </w:r>
    </w:p>
    <w:p w14:paraId="0887DE83" w14:textId="77777777" w:rsidR="00B17071" w:rsidRPr="00E67176" w:rsidRDefault="00B17071" w:rsidP="00B17071">
      <w:pPr>
        <w:rPr>
          <w:rFonts w:ascii="Arial Narrow" w:hAnsi="Arial Narrow"/>
          <w:b/>
          <w:sz w:val="22"/>
          <w:szCs w:val="22"/>
        </w:rPr>
      </w:pPr>
    </w:p>
    <w:p w14:paraId="5F700E3F" w14:textId="77777777" w:rsidR="00B17071" w:rsidRPr="00E67176" w:rsidRDefault="00B17071" w:rsidP="00A55D4F">
      <w:pPr>
        <w:numPr>
          <w:ilvl w:val="0"/>
          <w:numId w:val="35"/>
        </w:numPr>
        <w:jc w:val="both"/>
        <w:rPr>
          <w:rFonts w:ascii="Arial Narrow" w:hAnsi="Arial Narrow"/>
          <w:sz w:val="22"/>
          <w:szCs w:val="22"/>
        </w:rPr>
      </w:pPr>
      <w:r w:rsidRPr="00E67176">
        <w:rPr>
          <w:rFonts w:ascii="Arial Narrow" w:hAnsi="Arial Narrow"/>
          <w:sz w:val="22"/>
          <w:szCs w:val="22"/>
        </w:rPr>
        <w:t xml:space="preserve">Če bo škoda, ki jo bo zaradi zamude utrpel naročnik večja od pogodbene kazni, ima le-ta pravico zahtevati razliko do polne odškodnine. Tudi morebitna odškodnina se obračuna pri dokončnem obračunu. </w:t>
      </w:r>
    </w:p>
    <w:p w14:paraId="68DF6BBD" w14:textId="77777777" w:rsidR="00B17071" w:rsidRPr="00E67176" w:rsidRDefault="00B17071" w:rsidP="00B17071">
      <w:pPr>
        <w:jc w:val="both"/>
        <w:rPr>
          <w:rFonts w:ascii="Arial Narrow" w:hAnsi="Arial Narrow"/>
          <w:sz w:val="22"/>
          <w:szCs w:val="22"/>
        </w:rPr>
      </w:pPr>
    </w:p>
    <w:p w14:paraId="5E351E3B" w14:textId="77777777" w:rsidR="00B17071" w:rsidRPr="00E67176" w:rsidRDefault="00B17071" w:rsidP="00A55D4F">
      <w:pPr>
        <w:pStyle w:val="Odstavekseznama"/>
        <w:numPr>
          <w:ilvl w:val="0"/>
          <w:numId w:val="41"/>
        </w:numPr>
        <w:spacing w:line="260" w:lineRule="atLeast"/>
        <w:jc w:val="both"/>
        <w:rPr>
          <w:rFonts w:ascii="Arial Narrow" w:hAnsi="Arial Narrow"/>
          <w:b/>
          <w:sz w:val="22"/>
          <w:szCs w:val="22"/>
        </w:rPr>
      </w:pPr>
      <w:r w:rsidRPr="00E67176">
        <w:rPr>
          <w:rFonts w:ascii="Arial Narrow" w:hAnsi="Arial Narrow"/>
          <w:b/>
          <w:sz w:val="22"/>
          <w:szCs w:val="22"/>
        </w:rPr>
        <w:t>GARANCIJSKI ROKI, ODPRAVA NAPAK, PREDPISI, NORMATIVI, NADZOR</w:t>
      </w:r>
    </w:p>
    <w:p w14:paraId="36D59ED7" w14:textId="77777777" w:rsidR="00B17071" w:rsidRPr="00E67176" w:rsidRDefault="00B17071" w:rsidP="00B17071">
      <w:pPr>
        <w:rPr>
          <w:rFonts w:ascii="Arial Narrow" w:hAnsi="Arial Narrow"/>
          <w:b/>
          <w:sz w:val="22"/>
          <w:szCs w:val="22"/>
        </w:rPr>
      </w:pPr>
    </w:p>
    <w:p w14:paraId="3C3B7D0A" w14:textId="77777777" w:rsidR="00B17071" w:rsidRPr="00E67176" w:rsidRDefault="00B17071" w:rsidP="00A55D4F">
      <w:pPr>
        <w:numPr>
          <w:ilvl w:val="0"/>
          <w:numId w:val="39"/>
        </w:numPr>
        <w:jc w:val="both"/>
        <w:rPr>
          <w:rFonts w:ascii="Arial Narrow" w:hAnsi="Arial Narrow"/>
          <w:b/>
          <w:sz w:val="22"/>
          <w:szCs w:val="22"/>
          <w:u w:val="single"/>
        </w:rPr>
      </w:pPr>
      <w:r w:rsidRPr="00E67176">
        <w:rPr>
          <w:rFonts w:ascii="Arial Narrow" w:hAnsi="Arial Narrow"/>
          <w:sz w:val="22"/>
          <w:szCs w:val="22"/>
        </w:rPr>
        <w:t xml:space="preserve">Garancijski roki začnejo teči z dnem podpisa primopredajnega (inštalacijskega) zapisnika in so po tej pogodbi </w:t>
      </w:r>
      <w:r w:rsidRPr="00E67176">
        <w:rPr>
          <w:rFonts w:ascii="Arial Narrow" w:hAnsi="Arial Narrow"/>
          <w:b/>
          <w:sz w:val="22"/>
          <w:szCs w:val="22"/>
          <w:u w:val="single"/>
        </w:rPr>
        <w:t>24 mesecev</w:t>
      </w:r>
      <w:r w:rsidRPr="00E67176">
        <w:rPr>
          <w:rFonts w:ascii="Arial Narrow" w:hAnsi="Arial Narrow"/>
          <w:sz w:val="22"/>
          <w:szCs w:val="22"/>
        </w:rPr>
        <w:t>.</w:t>
      </w:r>
    </w:p>
    <w:p w14:paraId="5138C7CB" w14:textId="77777777" w:rsidR="00B17071" w:rsidRPr="00E67176" w:rsidRDefault="00B17071" w:rsidP="00B17071">
      <w:pPr>
        <w:ind w:left="360"/>
        <w:jc w:val="both"/>
        <w:rPr>
          <w:rFonts w:ascii="Arial Narrow" w:hAnsi="Arial Narrow"/>
          <w:sz w:val="22"/>
          <w:szCs w:val="22"/>
        </w:rPr>
      </w:pPr>
    </w:p>
    <w:p w14:paraId="0A558473" w14:textId="77777777" w:rsidR="00B17071" w:rsidRPr="00E67176" w:rsidRDefault="00B17071" w:rsidP="00A55D4F">
      <w:pPr>
        <w:numPr>
          <w:ilvl w:val="0"/>
          <w:numId w:val="36"/>
        </w:numPr>
        <w:jc w:val="both"/>
        <w:rPr>
          <w:rFonts w:ascii="Arial Narrow" w:hAnsi="Arial Narrow"/>
          <w:b/>
          <w:sz w:val="22"/>
          <w:szCs w:val="22"/>
        </w:rPr>
      </w:pPr>
      <w:r w:rsidRPr="00E67176">
        <w:rPr>
          <w:rFonts w:ascii="Arial Narrow" w:hAnsi="Arial Narrow"/>
          <w:sz w:val="22"/>
          <w:szCs w:val="22"/>
        </w:rPr>
        <w:t xml:space="preserve">Dobavitelj se zavezuje, da bo v času </w:t>
      </w:r>
      <w:proofErr w:type="spellStart"/>
      <w:r w:rsidRPr="00E67176">
        <w:rPr>
          <w:rFonts w:ascii="Arial Narrow" w:hAnsi="Arial Narrow"/>
          <w:sz w:val="22"/>
          <w:szCs w:val="22"/>
        </w:rPr>
        <w:t>pogarancijske</w:t>
      </w:r>
      <w:proofErr w:type="spellEnd"/>
      <w:r w:rsidRPr="00E67176">
        <w:rPr>
          <w:rFonts w:ascii="Arial Narrow" w:hAnsi="Arial Narrow"/>
          <w:sz w:val="22"/>
          <w:szCs w:val="22"/>
        </w:rPr>
        <w:t xml:space="preserve"> dobe zagotavljal </w:t>
      </w:r>
      <w:proofErr w:type="spellStart"/>
      <w:r w:rsidRPr="00E67176">
        <w:rPr>
          <w:rFonts w:ascii="Arial Narrow" w:hAnsi="Arial Narrow"/>
          <w:sz w:val="22"/>
          <w:szCs w:val="22"/>
        </w:rPr>
        <w:t>all</w:t>
      </w:r>
      <w:proofErr w:type="spellEnd"/>
      <w:r w:rsidRPr="00E67176">
        <w:rPr>
          <w:rFonts w:ascii="Arial Narrow" w:hAnsi="Arial Narrow"/>
          <w:sz w:val="22"/>
          <w:szCs w:val="22"/>
        </w:rPr>
        <w:t xml:space="preserve"> </w:t>
      </w:r>
      <w:proofErr w:type="spellStart"/>
      <w:r w:rsidRPr="00E67176">
        <w:rPr>
          <w:rFonts w:ascii="Arial Narrow" w:hAnsi="Arial Narrow"/>
          <w:sz w:val="22"/>
          <w:szCs w:val="22"/>
        </w:rPr>
        <w:t>inclusive</w:t>
      </w:r>
      <w:proofErr w:type="spellEnd"/>
      <w:r w:rsidRPr="00E67176">
        <w:rPr>
          <w:rFonts w:ascii="Arial Narrow" w:hAnsi="Arial Narrow"/>
          <w:sz w:val="22"/>
          <w:szCs w:val="22"/>
        </w:rPr>
        <w:t xml:space="preserve"> vzdrževanje opreme v skladu s pogodbo št.:     __________________ .</w:t>
      </w:r>
    </w:p>
    <w:p w14:paraId="0DC6F11E" w14:textId="77777777" w:rsidR="00B17071" w:rsidRPr="00E67176" w:rsidRDefault="00B17071" w:rsidP="00B17071">
      <w:pPr>
        <w:ind w:left="360"/>
        <w:jc w:val="both"/>
        <w:rPr>
          <w:rFonts w:ascii="Arial Narrow" w:hAnsi="Arial Narrow"/>
          <w:b/>
          <w:sz w:val="22"/>
          <w:szCs w:val="22"/>
        </w:rPr>
      </w:pPr>
    </w:p>
    <w:p w14:paraId="39536962" w14:textId="77777777" w:rsidR="00B17071" w:rsidRPr="00E67176" w:rsidRDefault="00B17071" w:rsidP="00A55D4F">
      <w:pPr>
        <w:numPr>
          <w:ilvl w:val="0"/>
          <w:numId w:val="42"/>
        </w:numPr>
        <w:jc w:val="both"/>
        <w:rPr>
          <w:rFonts w:ascii="Arial Narrow" w:hAnsi="Arial Narrow"/>
          <w:sz w:val="22"/>
          <w:szCs w:val="22"/>
        </w:rPr>
      </w:pPr>
      <w:r w:rsidRPr="00E67176">
        <w:rPr>
          <w:rFonts w:ascii="Arial Narrow" w:hAnsi="Arial Narrow"/>
          <w:sz w:val="22"/>
          <w:szCs w:val="22"/>
        </w:rPr>
        <w:t>Dobavitelj je dolžan dopustiti in omogočiti učinkovit nadzor nad količino in kvaliteto dobavljenih stvari.</w:t>
      </w:r>
    </w:p>
    <w:p w14:paraId="4FFEA107" w14:textId="77777777" w:rsidR="00B17071" w:rsidRPr="00E67176" w:rsidRDefault="00B17071" w:rsidP="00B17071">
      <w:pPr>
        <w:jc w:val="both"/>
        <w:rPr>
          <w:rFonts w:ascii="Arial Narrow" w:hAnsi="Arial Narrow"/>
          <w:sz w:val="22"/>
          <w:szCs w:val="22"/>
        </w:rPr>
      </w:pPr>
    </w:p>
    <w:p w14:paraId="76747C41" w14:textId="4D54B1A4" w:rsidR="00B17071" w:rsidRPr="00E67176" w:rsidRDefault="00B17071" w:rsidP="00B17071">
      <w:pPr>
        <w:ind w:right="23"/>
        <w:jc w:val="both"/>
        <w:rPr>
          <w:rFonts w:ascii="Arial Narrow" w:hAnsi="Arial Narrow"/>
          <w:bCs/>
          <w:sz w:val="22"/>
          <w:szCs w:val="22"/>
          <w:lang w:eastAsia="x-none"/>
        </w:rPr>
      </w:pPr>
      <w:r w:rsidRPr="00E67176">
        <w:rPr>
          <w:rFonts w:ascii="Arial Narrow" w:hAnsi="Arial Narrow"/>
          <w:bCs/>
          <w:sz w:val="22"/>
          <w:szCs w:val="22"/>
          <w:lang w:eastAsia="x-none"/>
        </w:rPr>
        <w:t xml:space="preserve">5.4. Odzivni čas je </w:t>
      </w:r>
      <w:r w:rsidR="003D0F62" w:rsidRPr="00E67176">
        <w:rPr>
          <w:rFonts w:ascii="Arial Narrow" w:hAnsi="Arial Narrow"/>
          <w:bCs/>
          <w:sz w:val="22"/>
          <w:szCs w:val="22"/>
          <w:lang w:eastAsia="x-none"/>
        </w:rPr>
        <w:t>12</w:t>
      </w:r>
      <w:r w:rsidRPr="00E67176">
        <w:rPr>
          <w:rFonts w:ascii="Arial Narrow" w:hAnsi="Arial Narrow"/>
          <w:bCs/>
          <w:sz w:val="22"/>
          <w:szCs w:val="22"/>
          <w:lang w:eastAsia="x-none"/>
        </w:rPr>
        <w:t xml:space="preserve"> ur od naročnikovega obvestila o napaki. V tem času se mora dobavitelj javiti pri </w:t>
      </w:r>
    </w:p>
    <w:p w14:paraId="6DCFCD56" w14:textId="77777777" w:rsidR="00B17071" w:rsidRPr="00E67176" w:rsidRDefault="00B17071" w:rsidP="00B17071">
      <w:pPr>
        <w:ind w:right="23"/>
        <w:jc w:val="both"/>
        <w:rPr>
          <w:rFonts w:ascii="Arial Narrow" w:hAnsi="Arial Narrow"/>
          <w:bCs/>
          <w:sz w:val="22"/>
          <w:szCs w:val="22"/>
          <w:lang w:eastAsia="x-none"/>
        </w:rPr>
      </w:pPr>
      <w:r w:rsidRPr="00E67176">
        <w:rPr>
          <w:rFonts w:ascii="Arial Narrow" w:hAnsi="Arial Narrow"/>
          <w:bCs/>
          <w:sz w:val="22"/>
          <w:szCs w:val="22"/>
          <w:lang w:eastAsia="x-none"/>
        </w:rPr>
        <w:t xml:space="preserve">        odgovorni osebi naročnika.</w:t>
      </w:r>
    </w:p>
    <w:p w14:paraId="580542AB" w14:textId="77777777" w:rsidR="00B17071" w:rsidRPr="00E67176" w:rsidRDefault="00B17071" w:rsidP="00B17071">
      <w:pPr>
        <w:pStyle w:val="Telobesedila"/>
        <w:jc w:val="both"/>
        <w:rPr>
          <w:rFonts w:ascii="Arial Narrow" w:hAnsi="Arial Narrow"/>
          <w:bCs/>
          <w:sz w:val="22"/>
          <w:szCs w:val="22"/>
        </w:rPr>
      </w:pPr>
    </w:p>
    <w:p w14:paraId="5CDB7FA6" w14:textId="2227D2AB" w:rsidR="00B17071" w:rsidRPr="00E67176" w:rsidRDefault="00B17071" w:rsidP="00A55D4F">
      <w:pPr>
        <w:pStyle w:val="Telobesedila"/>
        <w:numPr>
          <w:ilvl w:val="1"/>
          <w:numId w:val="40"/>
        </w:numPr>
        <w:spacing w:after="0"/>
        <w:ind w:right="23"/>
        <w:jc w:val="both"/>
        <w:rPr>
          <w:rFonts w:ascii="Arial Narrow" w:hAnsi="Arial Narrow"/>
          <w:sz w:val="22"/>
          <w:szCs w:val="22"/>
        </w:rPr>
      </w:pPr>
      <w:r w:rsidRPr="00E67176">
        <w:rPr>
          <w:rFonts w:ascii="Arial Narrow" w:hAnsi="Arial Narrow"/>
          <w:bCs/>
          <w:sz w:val="22"/>
          <w:szCs w:val="22"/>
        </w:rPr>
        <w:t xml:space="preserve">Čas za odpravo napak je največ </w:t>
      </w:r>
      <w:r w:rsidR="000379D3" w:rsidRPr="00E67176">
        <w:rPr>
          <w:rFonts w:ascii="Arial Narrow" w:hAnsi="Arial Narrow"/>
          <w:bCs/>
          <w:sz w:val="22"/>
          <w:szCs w:val="22"/>
        </w:rPr>
        <w:t>48</w:t>
      </w:r>
      <w:r w:rsidRPr="00E67176">
        <w:rPr>
          <w:rFonts w:ascii="Arial Narrow" w:hAnsi="Arial Narrow"/>
          <w:bCs/>
          <w:sz w:val="22"/>
          <w:szCs w:val="22"/>
        </w:rPr>
        <w:t xml:space="preserve"> ur od poteka odzivnega časa. V primeru, da odprava napake ni mogoča, se dobavitelj zavezuje pokvarjeno opremo brezplačno zamenjati z novo opremo enake funkcionalnosti in kvalitete.</w:t>
      </w:r>
    </w:p>
    <w:p w14:paraId="6BBCE1DD" w14:textId="77777777" w:rsidR="00B17071" w:rsidRPr="00E67176" w:rsidRDefault="00B17071" w:rsidP="00B17071">
      <w:pPr>
        <w:pStyle w:val="Odstavekseznama"/>
        <w:rPr>
          <w:rFonts w:ascii="Arial Narrow" w:hAnsi="Arial Narrow"/>
          <w:sz w:val="22"/>
          <w:szCs w:val="22"/>
        </w:rPr>
      </w:pPr>
    </w:p>
    <w:p w14:paraId="4831BDF7" w14:textId="77777777" w:rsidR="00B17071" w:rsidRPr="00E67176" w:rsidRDefault="00B17071" w:rsidP="00B17071">
      <w:pPr>
        <w:pStyle w:val="Telobesedila"/>
        <w:ind w:left="360"/>
        <w:jc w:val="both"/>
        <w:rPr>
          <w:rFonts w:ascii="Arial Narrow" w:hAnsi="Arial Narrow"/>
          <w:sz w:val="22"/>
          <w:szCs w:val="22"/>
        </w:rPr>
      </w:pPr>
      <w:r w:rsidRPr="00E67176">
        <w:rPr>
          <w:rFonts w:ascii="Arial Narrow" w:hAnsi="Arial Narrow"/>
          <w:sz w:val="22"/>
          <w:szCs w:val="22"/>
        </w:rPr>
        <w:t>Čas za odpravo napake teče v rednem delovnem času od ponedeljka do petka med  07.00 in 17.00 uro.</w:t>
      </w:r>
    </w:p>
    <w:p w14:paraId="37518F1D" w14:textId="77777777" w:rsidR="00B17071" w:rsidRPr="00E67176" w:rsidRDefault="00B17071" w:rsidP="00B17071">
      <w:pPr>
        <w:pStyle w:val="Telobesedila"/>
        <w:jc w:val="both"/>
        <w:rPr>
          <w:rFonts w:ascii="Arial Narrow" w:hAnsi="Arial Narrow"/>
          <w:sz w:val="22"/>
          <w:szCs w:val="22"/>
        </w:rPr>
      </w:pPr>
    </w:p>
    <w:p w14:paraId="4EEC11F8" w14:textId="1D38DDBA" w:rsidR="00B17071" w:rsidRDefault="00B17071" w:rsidP="00A55D4F">
      <w:pPr>
        <w:numPr>
          <w:ilvl w:val="1"/>
          <w:numId w:val="40"/>
        </w:numPr>
        <w:jc w:val="both"/>
        <w:rPr>
          <w:rFonts w:ascii="Arial Narrow" w:hAnsi="Arial Narrow"/>
          <w:sz w:val="22"/>
          <w:szCs w:val="22"/>
        </w:rPr>
      </w:pPr>
      <w:r w:rsidRPr="00E67176">
        <w:rPr>
          <w:rFonts w:ascii="Arial Narrow" w:hAnsi="Arial Narrow"/>
          <w:sz w:val="22"/>
          <w:szCs w:val="22"/>
        </w:rPr>
        <w:t>Dobavitelj se zavezuje, da bo servis opravljal pooblaščen serviser v Republiki Sloveniji ali v EU, ki ima certifikat s strani proizvajalca za servisiranje-vzdrževanje ponujene opreme. Serviser mora komunicirati v slovenskem ali angleškem jeziku.</w:t>
      </w:r>
    </w:p>
    <w:p w14:paraId="299EF06E" w14:textId="517A66DB" w:rsidR="00A5755C" w:rsidRDefault="00A5755C" w:rsidP="00A5755C">
      <w:pPr>
        <w:ind w:left="360"/>
        <w:jc w:val="both"/>
        <w:rPr>
          <w:rFonts w:ascii="Arial Narrow" w:hAnsi="Arial Narrow"/>
          <w:sz w:val="22"/>
          <w:szCs w:val="22"/>
        </w:rPr>
      </w:pPr>
    </w:p>
    <w:p w14:paraId="5FC8B08E" w14:textId="312A1EFD" w:rsidR="00A5755C" w:rsidRDefault="00A5755C" w:rsidP="00A5755C">
      <w:pPr>
        <w:ind w:left="360"/>
        <w:jc w:val="both"/>
        <w:rPr>
          <w:rFonts w:ascii="Arial Narrow" w:hAnsi="Arial Narrow"/>
          <w:sz w:val="22"/>
          <w:szCs w:val="22"/>
        </w:rPr>
      </w:pPr>
    </w:p>
    <w:p w14:paraId="37F39CDD" w14:textId="17D592AB" w:rsidR="00A5755C" w:rsidRDefault="00A5755C" w:rsidP="00A5755C">
      <w:pPr>
        <w:ind w:left="360"/>
        <w:jc w:val="both"/>
        <w:rPr>
          <w:rFonts w:ascii="Arial Narrow" w:hAnsi="Arial Narrow"/>
          <w:sz w:val="22"/>
          <w:szCs w:val="22"/>
        </w:rPr>
      </w:pPr>
    </w:p>
    <w:p w14:paraId="77686F6D" w14:textId="77777777" w:rsidR="00A5755C" w:rsidRPr="00E67176" w:rsidRDefault="00A5755C" w:rsidP="00A5755C">
      <w:pPr>
        <w:ind w:left="360"/>
        <w:jc w:val="both"/>
        <w:rPr>
          <w:rFonts w:ascii="Arial Narrow" w:hAnsi="Arial Narrow"/>
          <w:sz w:val="22"/>
          <w:szCs w:val="22"/>
        </w:rPr>
      </w:pPr>
    </w:p>
    <w:p w14:paraId="5638A391" w14:textId="77777777" w:rsidR="00B17071" w:rsidRPr="00E67176" w:rsidRDefault="00B17071" w:rsidP="00A55D4F">
      <w:pPr>
        <w:numPr>
          <w:ilvl w:val="0"/>
          <w:numId w:val="41"/>
        </w:numPr>
        <w:rPr>
          <w:rFonts w:ascii="Arial Narrow" w:hAnsi="Arial Narrow"/>
          <w:b/>
          <w:sz w:val="22"/>
          <w:szCs w:val="22"/>
        </w:rPr>
      </w:pPr>
      <w:r w:rsidRPr="00E67176">
        <w:rPr>
          <w:rFonts w:ascii="Arial Narrow" w:hAnsi="Arial Narrow"/>
          <w:b/>
          <w:sz w:val="22"/>
          <w:szCs w:val="22"/>
        </w:rPr>
        <w:lastRenderedPageBreak/>
        <w:t>FINANČNA ZAVAROVANJA</w:t>
      </w:r>
    </w:p>
    <w:p w14:paraId="55E7D1F5" w14:textId="77777777" w:rsidR="00B17071" w:rsidRPr="00E67176" w:rsidRDefault="00B17071" w:rsidP="00B17071">
      <w:pPr>
        <w:rPr>
          <w:rFonts w:ascii="Arial Narrow" w:hAnsi="Arial Narrow"/>
          <w:b/>
          <w:sz w:val="22"/>
          <w:szCs w:val="22"/>
        </w:rPr>
      </w:pPr>
    </w:p>
    <w:p w14:paraId="396E8D81" w14:textId="77777777" w:rsidR="00B17071" w:rsidRPr="00E67176" w:rsidRDefault="00B17071" w:rsidP="00A55D4F">
      <w:pPr>
        <w:numPr>
          <w:ilvl w:val="0"/>
          <w:numId w:val="39"/>
        </w:numPr>
        <w:ind w:left="426"/>
        <w:jc w:val="both"/>
        <w:rPr>
          <w:rFonts w:ascii="Arial Narrow" w:hAnsi="Arial Narrow"/>
          <w:b/>
          <w:sz w:val="22"/>
          <w:szCs w:val="22"/>
          <w:u w:val="single"/>
        </w:rPr>
      </w:pPr>
      <w:r w:rsidRPr="00E67176">
        <w:rPr>
          <w:rFonts w:ascii="Arial Narrow" w:hAnsi="Arial Narrow"/>
          <w:b/>
          <w:sz w:val="22"/>
          <w:szCs w:val="22"/>
          <w:u w:val="single"/>
        </w:rPr>
        <w:t>Dobavitelj kot zavarovanje za dobro izvedbo pogodbenih obveznosti najkasneje v</w:t>
      </w:r>
      <w:r w:rsidRPr="00E67176">
        <w:rPr>
          <w:rFonts w:ascii="Arial Narrow" w:hAnsi="Arial Narrow"/>
          <w:b/>
          <w:color w:val="000000"/>
          <w:sz w:val="22"/>
          <w:szCs w:val="22"/>
          <w:u w:val="single"/>
        </w:rPr>
        <w:t xml:space="preserve"> 10</w:t>
      </w:r>
      <w:r w:rsidRPr="00E67176">
        <w:rPr>
          <w:rFonts w:ascii="Arial Narrow" w:hAnsi="Arial Narrow"/>
          <w:b/>
          <w:sz w:val="22"/>
          <w:szCs w:val="22"/>
          <w:u w:val="single"/>
        </w:rPr>
        <w:t xml:space="preserve"> dneh po podpisu pogodbe:</w:t>
      </w:r>
    </w:p>
    <w:p w14:paraId="61375E1C" w14:textId="52EC821D" w:rsidR="00B17071" w:rsidRPr="00E67176" w:rsidRDefault="00B17071" w:rsidP="00B17071">
      <w:pPr>
        <w:numPr>
          <w:ilvl w:val="0"/>
          <w:numId w:val="11"/>
        </w:numPr>
        <w:jc w:val="both"/>
        <w:rPr>
          <w:rFonts w:ascii="Arial Narrow" w:hAnsi="Arial Narrow"/>
          <w:sz w:val="22"/>
          <w:szCs w:val="22"/>
        </w:rPr>
      </w:pPr>
      <w:r w:rsidRPr="00E67176">
        <w:rPr>
          <w:rFonts w:ascii="Arial Narrow" w:hAnsi="Arial Narrow"/>
          <w:sz w:val="22"/>
          <w:szCs w:val="22"/>
        </w:rPr>
        <w:t xml:space="preserve">Predloži nepreklicno, brezpogojno bančno garancijo na prvi poziv ali enakovredno kavcijsko zavarovanje za dobro izvedbo pogodbenih obveznosti v višini </w:t>
      </w:r>
      <w:r w:rsidRPr="00E67176">
        <w:rPr>
          <w:rFonts w:ascii="Arial Narrow" w:hAnsi="Arial Narrow"/>
          <w:color w:val="000000"/>
          <w:sz w:val="22"/>
          <w:szCs w:val="22"/>
        </w:rPr>
        <w:t>10</w:t>
      </w:r>
      <w:r w:rsidRPr="00E67176">
        <w:rPr>
          <w:rFonts w:ascii="Arial Narrow" w:hAnsi="Arial Narrow"/>
          <w:sz w:val="22"/>
          <w:szCs w:val="22"/>
        </w:rPr>
        <w:t>% pogodbene vrednosti vključno z DDV, kar znaša __________________ EUR, z veljavnostjo zavarovanja najmanj do primopredaje (</w:t>
      </w:r>
      <w:r w:rsidR="005F3DF6" w:rsidRPr="00E67176">
        <w:rPr>
          <w:rFonts w:ascii="Arial Narrow" w:hAnsi="Arial Narrow"/>
          <w:sz w:val="22"/>
          <w:szCs w:val="22"/>
        </w:rPr>
        <w:t>9</w:t>
      </w:r>
      <w:r w:rsidRPr="00E67176">
        <w:rPr>
          <w:rFonts w:ascii="Arial Narrow" w:hAnsi="Arial Narrow"/>
          <w:sz w:val="22"/>
          <w:szCs w:val="22"/>
        </w:rPr>
        <w:t>0 dni) in dodatnih 10 dni.</w:t>
      </w:r>
    </w:p>
    <w:p w14:paraId="2422469E" w14:textId="77777777" w:rsidR="00B17071" w:rsidRPr="00E67176" w:rsidRDefault="00B17071" w:rsidP="00B17071">
      <w:pPr>
        <w:ind w:left="720"/>
        <w:jc w:val="both"/>
        <w:rPr>
          <w:rFonts w:ascii="Arial Narrow" w:hAnsi="Arial Narrow"/>
          <w:sz w:val="22"/>
          <w:szCs w:val="22"/>
        </w:rPr>
      </w:pPr>
      <w:r w:rsidRPr="00E67176">
        <w:rPr>
          <w:rFonts w:ascii="Arial Narrow" w:hAnsi="Arial Narrow"/>
          <w:sz w:val="22"/>
          <w:szCs w:val="22"/>
        </w:rPr>
        <w:t>ALI</w:t>
      </w:r>
    </w:p>
    <w:p w14:paraId="51FBEB32" w14:textId="77777777" w:rsidR="00B17071" w:rsidRPr="00E67176" w:rsidRDefault="00B17071" w:rsidP="00B17071">
      <w:pPr>
        <w:numPr>
          <w:ilvl w:val="0"/>
          <w:numId w:val="11"/>
        </w:numPr>
        <w:jc w:val="both"/>
        <w:rPr>
          <w:rFonts w:ascii="Arial Narrow" w:hAnsi="Arial Narrow"/>
          <w:sz w:val="22"/>
          <w:szCs w:val="22"/>
        </w:rPr>
      </w:pPr>
      <w:r w:rsidRPr="00E67176">
        <w:rPr>
          <w:rFonts w:ascii="Arial Narrow" w:hAnsi="Arial Narrow"/>
          <w:sz w:val="22"/>
          <w:szCs w:val="22"/>
        </w:rPr>
        <w:t xml:space="preserve">vplača denarni depozit za dobro izvedbo pogodbenih obveznosti v višini </w:t>
      </w:r>
      <w:r w:rsidRPr="00E67176">
        <w:rPr>
          <w:rFonts w:ascii="Arial Narrow" w:hAnsi="Arial Narrow"/>
          <w:color w:val="000000"/>
          <w:sz w:val="22"/>
          <w:szCs w:val="22"/>
        </w:rPr>
        <w:t>10% od pogodbene vrednosti vključno z DDV, in sicer</w:t>
      </w:r>
      <w:r w:rsidRPr="00E67176">
        <w:rPr>
          <w:rFonts w:ascii="Arial Narrow" w:hAnsi="Arial Narrow"/>
          <w:sz w:val="22"/>
          <w:szCs w:val="22"/>
        </w:rPr>
        <w:t xml:space="preserve"> na blagajni UKCL, Zaloška cesta 7-glavna stavba ali preko plačilnega naloga na številko: 01100-6030277894 s pripisom DENARNI DEPOZIT po pogodbi št._________________________, sklic na št. 20010-845-0801. Dobavitelj  bo naročniku posredoval potrdilo o vplačilu. Po poteku zgoraj navedenega zahtevanega obdobja veljavnosti finančnega zavarovanja, bo naročnik depozit ne obrestovan vrnil dobavitelju na njegov TRR.</w:t>
      </w:r>
    </w:p>
    <w:p w14:paraId="487AC829" w14:textId="77777777" w:rsidR="00B17071" w:rsidRPr="00E67176" w:rsidRDefault="00B17071" w:rsidP="00B17071">
      <w:pPr>
        <w:jc w:val="both"/>
        <w:rPr>
          <w:rFonts w:ascii="Arial Narrow" w:hAnsi="Arial Narrow"/>
          <w:sz w:val="22"/>
          <w:szCs w:val="22"/>
        </w:rPr>
      </w:pPr>
    </w:p>
    <w:p w14:paraId="295DB56C" w14:textId="77777777" w:rsidR="00B17071" w:rsidRPr="00E67176" w:rsidRDefault="00B17071" w:rsidP="00A55D4F">
      <w:pPr>
        <w:numPr>
          <w:ilvl w:val="0"/>
          <w:numId w:val="37"/>
        </w:numPr>
        <w:jc w:val="both"/>
        <w:rPr>
          <w:rFonts w:ascii="Arial Narrow" w:hAnsi="Arial Narrow"/>
          <w:b/>
          <w:sz w:val="22"/>
          <w:szCs w:val="22"/>
          <w:u w:val="single"/>
        </w:rPr>
      </w:pPr>
      <w:r w:rsidRPr="00E67176">
        <w:rPr>
          <w:rFonts w:ascii="Arial Narrow" w:hAnsi="Arial Narrow"/>
          <w:b/>
          <w:sz w:val="22"/>
          <w:szCs w:val="22"/>
          <w:u w:val="single"/>
        </w:rPr>
        <w:t>Dobavitelj najkasneje v roku 10 dni od opravljene končne primopredaje (datum inštalacijskega zapisnika):</w:t>
      </w:r>
    </w:p>
    <w:p w14:paraId="0B05B2A0" w14:textId="77777777" w:rsidR="00B17071" w:rsidRPr="00E67176" w:rsidRDefault="00B17071" w:rsidP="00B17071">
      <w:pPr>
        <w:numPr>
          <w:ilvl w:val="0"/>
          <w:numId w:val="11"/>
        </w:numPr>
        <w:jc w:val="both"/>
        <w:rPr>
          <w:rFonts w:ascii="Arial Narrow" w:hAnsi="Arial Narrow"/>
          <w:sz w:val="22"/>
          <w:szCs w:val="22"/>
        </w:rPr>
      </w:pPr>
      <w:r w:rsidRPr="00E67176">
        <w:rPr>
          <w:rFonts w:ascii="Arial Narrow" w:hAnsi="Arial Narrow"/>
          <w:sz w:val="22"/>
          <w:szCs w:val="22"/>
        </w:rPr>
        <w:t xml:space="preserve">Predloži nepreklicno, brezpogojno bančno garancijo na prvi poziv ali enakovredno kavcijsko zavarovanje za odpravo napak v garancijski dobi v višini </w:t>
      </w:r>
      <w:r w:rsidRPr="00E67176">
        <w:rPr>
          <w:rFonts w:ascii="Arial Narrow" w:hAnsi="Arial Narrow"/>
          <w:color w:val="000000"/>
          <w:sz w:val="22"/>
          <w:szCs w:val="22"/>
        </w:rPr>
        <w:t>5</w:t>
      </w:r>
      <w:r w:rsidRPr="00E67176">
        <w:rPr>
          <w:rFonts w:ascii="Arial Narrow" w:hAnsi="Arial Narrow"/>
          <w:sz w:val="22"/>
          <w:szCs w:val="22"/>
        </w:rPr>
        <w:t xml:space="preserve">% pogodbene vrednosti vključno z DDV, kar znaša __________________ EUR, z veljavnostjo zavarovanja najmanj 24 mesecev od končne primopredaje in 10 dni. </w:t>
      </w:r>
    </w:p>
    <w:p w14:paraId="74A2550D" w14:textId="77777777" w:rsidR="00B17071" w:rsidRPr="00E67176" w:rsidRDefault="00B17071" w:rsidP="00B17071">
      <w:pPr>
        <w:ind w:left="720"/>
        <w:jc w:val="both"/>
        <w:rPr>
          <w:rFonts w:ascii="Arial Narrow" w:hAnsi="Arial Narrow"/>
          <w:sz w:val="22"/>
          <w:szCs w:val="22"/>
        </w:rPr>
      </w:pPr>
      <w:r w:rsidRPr="00E67176">
        <w:rPr>
          <w:rFonts w:ascii="Arial Narrow" w:hAnsi="Arial Narrow"/>
          <w:sz w:val="22"/>
          <w:szCs w:val="22"/>
        </w:rPr>
        <w:t>ALI</w:t>
      </w:r>
    </w:p>
    <w:p w14:paraId="12A5C504" w14:textId="77777777" w:rsidR="00B17071" w:rsidRPr="00E67176" w:rsidRDefault="00B17071" w:rsidP="00B17071">
      <w:pPr>
        <w:numPr>
          <w:ilvl w:val="0"/>
          <w:numId w:val="11"/>
        </w:numPr>
        <w:jc w:val="both"/>
        <w:rPr>
          <w:rFonts w:ascii="Arial Narrow" w:hAnsi="Arial Narrow"/>
          <w:sz w:val="22"/>
          <w:szCs w:val="22"/>
        </w:rPr>
      </w:pPr>
      <w:r w:rsidRPr="00E67176">
        <w:rPr>
          <w:rFonts w:ascii="Arial Narrow" w:hAnsi="Arial Narrow"/>
          <w:sz w:val="22"/>
          <w:szCs w:val="22"/>
        </w:rPr>
        <w:t xml:space="preserve">Vplača denarni depozit za odpravo napak v garancijski dobi v višini </w:t>
      </w:r>
      <w:r w:rsidRPr="00E67176">
        <w:rPr>
          <w:rFonts w:ascii="Arial Narrow" w:hAnsi="Arial Narrow"/>
          <w:color w:val="000000"/>
          <w:sz w:val="22"/>
          <w:szCs w:val="22"/>
        </w:rPr>
        <w:t xml:space="preserve">5% od pogodbene vrednosti vključno z DDV, in sicer </w:t>
      </w:r>
      <w:r w:rsidRPr="00E67176">
        <w:rPr>
          <w:rFonts w:ascii="Arial Narrow" w:hAnsi="Arial Narrow"/>
          <w:sz w:val="22"/>
          <w:szCs w:val="22"/>
        </w:rPr>
        <w:t xml:space="preserve"> na blagajni UKCL, Zaloška 7-glavna stavba ali preko plačilnega naloga na številko: 01100-6030277894 s pripisom DENARNI DEPOZIT po pogodbi št._________________________, sklic na št. 20010-845-0801. Dobavitelj bo naročniku posredoval potrdilo o vplačilu. Po poteku zgoraj navedenega zahtevanega obdobja veljavnosti finančnega zavarovanja, bo naročnik depozit ne obrestovan vrnil dobavitelju na njegov TRR.</w:t>
      </w:r>
    </w:p>
    <w:p w14:paraId="7C83F681" w14:textId="77777777" w:rsidR="00B17071" w:rsidRPr="00E67176" w:rsidRDefault="00B17071" w:rsidP="00B17071">
      <w:pPr>
        <w:jc w:val="both"/>
        <w:rPr>
          <w:rFonts w:ascii="Arial Narrow" w:hAnsi="Arial Narrow"/>
          <w:sz w:val="22"/>
          <w:szCs w:val="22"/>
        </w:rPr>
      </w:pPr>
    </w:p>
    <w:p w14:paraId="6D949AB6" w14:textId="77777777" w:rsidR="00B17071" w:rsidRPr="00E67176" w:rsidRDefault="00B17071" w:rsidP="00B17071">
      <w:pPr>
        <w:jc w:val="both"/>
        <w:rPr>
          <w:rFonts w:ascii="Arial Narrow" w:hAnsi="Arial Narrow"/>
          <w:sz w:val="22"/>
          <w:szCs w:val="22"/>
        </w:rPr>
      </w:pPr>
    </w:p>
    <w:p w14:paraId="79002F06" w14:textId="77777777" w:rsidR="00B17071" w:rsidRPr="00E67176" w:rsidRDefault="00B17071" w:rsidP="00B17071">
      <w:pPr>
        <w:ind w:left="426"/>
        <w:jc w:val="both"/>
        <w:rPr>
          <w:rFonts w:ascii="Arial Narrow" w:hAnsi="Arial Narrow"/>
          <w:sz w:val="22"/>
          <w:szCs w:val="22"/>
        </w:rPr>
      </w:pPr>
      <w:r w:rsidRPr="00E67176">
        <w:rPr>
          <w:rFonts w:ascii="Arial Narrow" w:hAnsi="Arial Narrow"/>
          <w:sz w:val="22"/>
          <w:szCs w:val="22"/>
        </w:rPr>
        <w:t>V kolikor dobavitelj vplača denarni depozit za dobro izvedbo pogodbenih obveznosti v skladu s točko 6.1 te pogodbe, lahko s pisnim potrdilom dobavitelja le ta denarni depozit naročnik obdrži tudi kot vplačilo denarnega depozita za odpravo napak v garancijski dobi, in sicer za čas, ki je določen v točki 6.2. točki in se dobavitelju vrne le sorazmerni delež.</w:t>
      </w:r>
    </w:p>
    <w:p w14:paraId="17190393" w14:textId="77777777" w:rsidR="00B17071" w:rsidRPr="00E67176" w:rsidRDefault="00B17071" w:rsidP="00B17071">
      <w:pPr>
        <w:jc w:val="both"/>
        <w:rPr>
          <w:rFonts w:ascii="Arial Narrow" w:hAnsi="Arial Narrow"/>
          <w:sz w:val="22"/>
          <w:szCs w:val="22"/>
        </w:rPr>
      </w:pPr>
    </w:p>
    <w:p w14:paraId="35AAE4C3" w14:textId="77777777" w:rsidR="00B17071" w:rsidRPr="00E67176" w:rsidRDefault="00B17071" w:rsidP="00A55D4F">
      <w:pPr>
        <w:numPr>
          <w:ilvl w:val="0"/>
          <w:numId w:val="41"/>
        </w:numPr>
        <w:rPr>
          <w:rFonts w:ascii="Arial Narrow" w:hAnsi="Arial Narrow"/>
          <w:b/>
          <w:sz w:val="22"/>
          <w:szCs w:val="22"/>
        </w:rPr>
      </w:pPr>
      <w:r w:rsidRPr="00E67176">
        <w:rPr>
          <w:rFonts w:ascii="Arial Narrow" w:hAnsi="Arial Narrow"/>
          <w:b/>
          <w:sz w:val="22"/>
          <w:szCs w:val="22"/>
        </w:rPr>
        <w:t>VIŠJA SILA, SPREMEMBE POGODBE IN POOBLAŠČENE OSEBE</w:t>
      </w:r>
    </w:p>
    <w:p w14:paraId="7816D5D1" w14:textId="77777777" w:rsidR="00B17071" w:rsidRPr="00E67176" w:rsidRDefault="00B17071" w:rsidP="00B17071">
      <w:pPr>
        <w:rPr>
          <w:rFonts w:ascii="Arial Narrow" w:hAnsi="Arial Narrow"/>
          <w:b/>
          <w:sz w:val="22"/>
          <w:szCs w:val="22"/>
        </w:rPr>
      </w:pPr>
    </w:p>
    <w:p w14:paraId="36BD1C0F" w14:textId="77777777" w:rsidR="00BD2E4C" w:rsidRDefault="00A5755C" w:rsidP="00A5755C">
      <w:pPr>
        <w:jc w:val="both"/>
        <w:rPr>
          <w:rFonts w:ascii="Arial Narrow" w:hAnsi="Arial Narrow" w:cs="Arial"/>
          <w:sz w:val="22"/>
          <w:szCs w:val="22"/>
        </w:rPr>
      </w:pPr>
      <w:r w:rsidRPr="00A5755C">
        <w:rPr>
          <w:rStyle w:val="Naslov2Znak"/>
          <w:rFonts w:ascii="Arial Narrow" w:hAnsi="Arial Narrow"/>
          <w:color w:val="auto"/>
          <w:sz w:val="22"/>
          <w:szCs w:val="22"/>
        </w:rPr>
        <w:t>7.1.</w:t>
      </w:r>
      <w:r w:rsidRPr="00A5755C">
        <w:rPr>
          <w:rFonts w:ascii="Arial Narrow" w:hAnsi="Arial Narrow" w:cs="Arial"/>
          <w:sz w:val="22"/>
          <w:szCs w:val="22"/>
        </w:rPr>
        <w:t xml:space="preserve"> </w:t>
      </w:r>
      <w:r w:rsidR="00B17071" w:rsidRPr="00E67176">
        <w:rPr>
          <w:rFonts w:ascii="Arial Narrow" w:hAnsi="Arial Narrow" w:cs="Arial"/>
          <w:sz w:val="22"/>
          <w:szCs w:val="22"/>
        </w:rPr>
        <w:t>V primeru nastopa višje sile je prizadeta stranka upravičena začasno ustaviti izvrševanje pogodbe za obdobje</w:t>
      </w:r>
    </w:p>
    <w:p w14:paraId="76B49BD5" w14:textId="77777777" w:rsidR="00BD2E4C" w:rsidRDefault="00BD2E4C" w:rsidP="00A5755C">
      <w:pPr>
        <w:jc w:val="both"/>
        <w:rPr>
          <w:rFonts w:ascii="Arial Narrow" w:hAnsi="Arial Narrow" w:cs="Arial"/>
          <w:sz w:val="22"/>
          <w:szCs w:val="22"/>
        </w:rPr>
      </w:pPr>
      <w:r>
        <w:rPr>
          <w:rFonts w:ascii="Arial Narrow" w:hAnsi="Arial Narrow" w:cs="Arial"/>
          <w:sz w:val="22"/>
          <w:szCs w:val="22"/>
        </w:rPr>
        <w:t xml:space="preserve">     </w:t>
      </w:r>
      <w:r w:rsidR="00B17071" w:rsidRPr="00E67176">
        <w:rPr>
          <w:rFonts w:ascii="Arial Narrow" w:hAnsi="Arial Narrow" w:cs="Arial"/>
          <w:sz w:val="22"/>
          <w:szCs w:val="22"/>
        </w:rPr>
        <w:t xml:space="preserve"> preprečitve ali zaostanka zaradi takšne višje sile, brez odgovornosti za nastalo škodo, ki je posledica le-te.</w:t>
      </w:r>
    </w:p>
    <w:p w14:paraId="27B1AE56" w14:textId="77777777" w:rsidR="00BD2E4C" w:rsidRDefault="00BD2E4C" w:rsidP="00A5755C">
      <w:pPr>
        <w:jc w:val="both"/>
        <w:rPr>
          <w:rFonts w:ascii="Arial Narrow" w:hAnsi="Arial Narrow" w:cs="Arial"/>
          <w:sz w:val="22"/>
          <w:szCs w:val="22"/>
        </w:rPr>
      </w:pPr>
      <w:r>
        <w:rPr>
          <w:rFonts w:ascii="Arial Narrow" w:hAnsi="Arial Narrow" w:cs="Arial"/>
          <w:sz w:val="22"/>
          <w:szCs w:val="22"/>
        </w:rPr>
        <w:t xml:space="preserve">   </w:t>
      </w:r>
      <w:r w:rsidR="00B17071" w:rsidRPr="00E67176">
        <w:rPr>
          <w:rFonts w:ascii="Arial Narrow" w:hAnsi="Arial Narrow" w:cs="Arial"/>
          <w:sz w:val="22"/>
          <w:szCs w:val="22"/>
        </w:rPr>
        <w:t xml:space="preserve"> </w:t>
      </w:r>
      <w:r>
        <w:rPr>
          <w:rFonts w:ascii="Arial Narrow" w:hAnsi="Arial Narrow" w:cs="Arial"/>
          <w:sz w:val="22"/>
          <w:szCs w:val="22"/>
        </w:rPr>
        <w:t xml:space="preserve">  </w:t>
      </w:r>
      <w:r w:rsidR="00B17071" w:rsidRPr="00E67176">
        <w:rPr>
          <w:rFonts w:ascii="Arial Narrow" w:hAnsi="Arial Narrow" w:cs="Arial"/>
          <w:sz w:val="22"/>
          <w:szCs w:val="22"/>
        </w:rPr>
        <w:t>Imenovana stranka mora drugo stranko čim prej obvestiti o  nastopu okoliščin višje sile. V primeru, da</w:t>
      </w:r>
    </w:p>
    <w:p w14:paraId="69BE9C8A" w14:textId="77777777" w:rsidR="00BD2E4C" w:rsidRDefault="00BD2E4C" w:rsidP="00A5755C">
      <w:pPr>
        <w:jc w:val="both"/>
        <w:rPr>
          <w:rFonts w:ascii="Arial Narrow" w:hAnsi="Arial Narrow" w:cs="Arial"/>
          <w:sz w:val="22"/>
          <w:szCs w:val="22"/>
        </w:rPr>
      </w:pPr>
      <w:r>
        <w:rPr>
          <w:rFonts w:ascii="Arial Narrow" w:hAnsi="Arial Narrow" w:cs="Arial"/>
          <w:sz w:val="22"/>
          <w:szCs w:val="22"/>
        </w:rPr>
        <w:t xml:space="preserve">     </w:t>
      </w:r>
      <w:r w:rsidR="00B17071" w:rsidRPr="00E67176">
        <w:rPr>
          <w:rFonts w:ascii="Arial Narrow" w:hAnsi="Arial Narrow" w:cs="Arial"/>
          <w:sz w:val="22"/>
          <w:szCs w:val="22"/>
        </w:rPr>
        <w:t xml:space="preserve"> pogodbena stranka druge pogodbene stranke ne obvesti o nastanku višje sile v treh delovnih dneh, primera </w:t>
      </w:r>
    </w:p>
    <w:p w14:paraId="3CCD3A7E" w14:textId="77777777" w:rsidR="00BD2E4C" w:rsidRDefault="00BD2E4C" w:rsidP="00A5755C">
      <w:pPr>
        <w:jc w:val="both"/>
        <w:rPr>
          <w:rFonts w:ascii="Arial Narrow" w:hAnsi="Arial Narrow"/>
          <w:sz w:val="22"/>
          <w:szCs w:val="22"/>
        </w:rPr>
      </w:pPr>
      <w:r>
        <w:rPr>
          <w:rFonts w:ascii="Arial Narrow" w:hAnsi="Arial Narrow" w:cs="Arial"/>
          <w:sz w:val="22"/>
          <w:szCs w:val="22"/>
        </w:rPr>
        <w:t xml:space="preserve">      </w:t>
      </w:r>
      <w:r w:rsidR="00B17071" w:rsidRPr="00E67176">
        <w:rPr>
          <w:rFonts w:ascii="Arial Narrow" w:hAnsi="Arial Narrow" w:cs="Arial"/>
          <w:sz w:val="22"/>
          <w:szCs w:val="22"/>
        </w:rPr>
        <w:t>višje sile ne more uveljavljati.</w:t>
      </w:r>
      <w:r w:rsidR="00A5755C">
        <w:rPr>
          <w:rFonts w:ascii="Arial Narrow" w:hAnsi="Arial Narrow" w:cs="Arial"/>
          <w:sz w:val="22"/>
          <w:szCs w:val="22"/>
        </w:rPr>
        <w:t xml:space="preserve"> Kot </w:t>
      </w:r>
      <w:r w:rsidR="00A5755C" w:rsidRPr="007C1663">
        <w:rPr>
          <w:rFonts w:ascii="Arial Narrow" w:hAnsi="Arial Narrow"/>
          <w:sz w:val="22"/>
          <w:szCs w:val="22"/>
        </w:rPr>
        <w:t xml:space="preserve">nemožnost izpolnitve v tej določbi štejejo okoliščine kot so višja sila, ukrepi </w:t>
      </w:r>
    </w:p>
    <w:p w14:paraId="684AC79D" w14:textId="293A31C3" w:rsidR="00BD2E4C" w:rsidRDefault="00BD2E4C" w:rsidP="00A5755C">
      <w:pPr>
        <w:jc w:val="both"/>
        <w:rPr>
          <w:rFonts w:ascii="Arial Narrow" w:hAnsi="Arial Narrow"/>
          <w:sz w:val="22"/>
          <w:szCs w:val="22"/>
        </w:rPr>
      </w:pPr>
      <w:r>
        <w:rPr>
          <w:rFonts w:ascii="Arial Narrow" w:hAnsi="Arial Narrow"/>
          <w:sz w:val="22"/>
          <w:szCs w:val="22"/>
        </w:rPr>
        <w:t xml:space="preserve">      </w:t>
      </w:r>
      <w:r w:rsidR="00A5755C" w:rsidRPr="007C1663">
        <w:rPr>
          <w:rFonts w:ascii="Arial Narrow" w:hAnsi="Arial Narrow"/>
          <w:sz w:val="22"/>
          <w:szCs w:val="22"/>
        </w:rPr>
        <w:t xml:space="preserve">državnih organov in drugi dogodki, ki jih ni mogoče preprečiti, odpraviti ali se jim izogniti, torej okoliščine, za </w:t>
      </w:r>
    </w:p>
    <w:p w14:paraId="14AEE261" w14:textId="39799A60" w:rsidR="00A5755C" w:rsidRDefault="00BD2E4C" w:rsidP="00A5755C">
      <w:pPr>
        <w:jc w:val="both"/>
        <w:rPr>
          <w:rFonts w:ascii="Arial Narrow" w:hAnsi="Arial Narrow"/>
          <w:sz w:val="22"/>
          <w:szCs w:val="22"/>
        </w:rPr>
      </w:pPr>
      <w:r>
        <w:rPr>
          <w:rFonts w:ascii="Arial Narrow" w:hAnsi="Arial Narrow"/>
          <w:sz w:val="22"/>
          <w:szCs w:val="22"/>
        </w:rPr>
        <w:t xml:space="preserve">      </w:t>
      </w:r>
      <w:r w:rsidR="00A5755C" w:rsidRPr="007C1663">
        <w:rPr>
          <w:rFonts w:ascii="Arial Narrow" w:hAnsi="Arial Narrow"/>
          <w:sz w:val="22"/>
          <w:szCs w:val="22"/>
        </w:rPr>
        <w:t>kater</w:t>
      </w:r>
      <w:r>
        <w:rPr>
          <w:rFonts w:ascii="Arial Narrow" w:hAnsi="Arial Narrow"/>
          <w:sz w:val="22"/>
          <w:szCs w:val="22"/>
        </w:rPr>
        <w:t xml:space="preserve">e </w:t>
      </w:r>
      <w:r w:rsidR="00A5755C" w:rsidRPr="007C1663">
        <w:rPr>
          <w:rFonts w:ascii="Arial Narrow" w:hAnsi="Arial Narrow"/>
          <w:sz w:val="22"/>
          <w:szCs w:val="22"/>
        </w:rPr>
        <w:t>stranka ne odgovarja.</w:t>
      </w:r>
    </w:p>
    <w:p w14:paraId="092438E8" w14:textId="77777777" w:rsidR="00FC2A1E" w:rsidRPr="007C1663" w:rsidRDefault="00FC2A1E" w:rsidP="00A5755C">
      <w:pPr>
        <w:jc w:val="both"/>
        <w:rPr>
          <w:rFonts w:ascii="Arial Narrow" w:hAnsi="Arial Narrow"/>
          <w:sz w:val="22"/>
          <w:szCs w:val="22"/>
        </w:rPr>
      </w:pPr>
    </w:p>
    <w:p w14:paraId="3A86AACD" w14:textId="1847326F" w:rsidR="00BD2E4C" w:rsidRDefault="00BD2E4C" w:rsidP="00A5755C">
      <w:pPr>
        <w:jc w:val="both"/>
        <w:rPr>
          <w:rFonts w:ascii="Arial Narrow" w:hAnsi="Arial Narrow"/>
          <w:sz w:val="22"/>
          <w:szCs w:val="22"/>
        </w:rPr>
      </w:pPr>
      <w:r>
        <w:rPr>
          <w:rFonts w:ascii="Arial Narrow" w:hAnsi="Arial Narrow"/>
          <w:sz w:val="22"/>
          <w:szCs w:val="22"/>
        </w:rPr>
        <w:t xml:space="preserve">      </w:t>
      </w:r>
      <w:r w:rsidR="00A5755C" w:rsidRPr="007C1663">
        <w:rPr>
          <w:rFonts w:ascii="Arial Narrow" w:hAnsi="Arial Narrow"/>
          <w:sz w:val="22"/>
          <w:szCs w:val="22"/>
        </w:rPr>
        <w:t>Za primer nezmožnosti izpolnitve se šteje tudi nezmožnost dobave v pogodbenem roku zaradi podaljšanja</w:t>
      </w:r>
    </w:p>
    <w:p w14:paraId="5EAD14EA" w14:textId="7E668C76" w:rsidR="00BD2E4C" w:rsidRDefault="00BD2E4C" w:rsidP="00A5755C">
      <w:pPr>
        <w:jc w:val="both"/>
        <w:rPr>
          <w:rFonts w:ascii="Arial Narrow" w:hAnsi="Arial Narrow"/>
          <w:sz w:val="22"/>
          <w:szCs w:val="22"/>
        </w:rPr>
      </w:pPr>
      <w:r>
        <w:rPr>
          <w:rFonts w:ascii="Arial Narrow" w:hAnsi="Arial Narrow"/>
          <w:sz w:val="22"/>
          <w:szCs w:val="22"/>
        </w:rPr>
        <w:t xml:space="preserve">     </w:t>
      </w:r>
      <w:r w:rsidR="00A5755C" w:rsidRPr="007C1663">
        <w:rPr>
          <w:rFonts w:ascii="Arial Narrow" w:hAnsi="Arial Narrow"/>
          <w:sz w:val="22"/>
          <w:szCs w:val="22"/>
        </w:rPr>
        <w:t xml:space="preserve"> dobavnih rokov s strani proizvajalca, s čimer je bil dobavitelj seznanjen šele po sklenitvi pogodbe. Dobavitelj to</w:t>
      </w:r>
    </w:p>
    <w:p w14:paraId="142F5BD0" w14:textId="7C0AEFF4" w:rsidR="00A5755C" w:rsidRDefault="00BD2E4C" w:rsidP="00A5755C">
      <w:pPr>
        <w:jc w:val="both"/>
        <w:rPr>
          <w:rFonts w:ascii="Arial Narrow" w:hAnsi="Arial Narrow"/>
          <w:sz w:val="22"/>
          <w:szCs w:val="22"/>
        </w:rPr>
      </w:pPr>
      <w:r>
        <w:rPr>
          <w:rFonts w:ascii="Arial Narrow" w:hAnsi="Arial Narrow"/>
          <w:sz w:val="22"/>
          <w:szCs w:val="22"/>
        </w:rPr>
        <w:t xml:space="preserve">     </w:t>
      </w:r>
      <w:r w:rsidR="00A5755C" w:rsidRPr="007C1663">
        <w:rPr>
          <w:rFonts w:ascii="Arial Narrow" w:hAnsi="Arial Narrow"/>
          <w:sz w:val="22"/>
          <w:szCs w:val="22"/>
        </w:rPr>
        <w:t xml:space="preserve"> izkaže z dopisom s strani proizvajalca, ki ne sme biti izdan pred začetkom veljavnosti pogodbe.</w:t>
      </w:r>
    </w:p>
    <w:p w14:paraId="650E9F63" w14:textId="77777777" w:rsidR="00FC2A1E" w:rsidRDefault="00BD2E4C" w:rsidP="00A5755C">
      <w:pPr>
        <w:jc w:val="both"/>
        <w:rPr>
          <w:rFonts w:ascii="Arial Narrow" w:hAnsi="Arial Narrow"/>
          <w:sz w:val="22"/>
          <w:szCs w:val="22"/>
        </w:rPr>
      </w:pPr>
      <w:r>
        <w:rPr>
          <w:rFonts w:ascii="Arial Narrow" w:hAnsi="Arial Narrow"/>
          <w:sz w:val="22"/>
          <w:szCs w:val="22"/>
        </w:rPr>
        <w:t xml:space="preserve">     </w:t>
      </w:r>
    </w:p>
    <w:p w14:paraId="77E1F35B" w14:textId="1E48AC81" w:rsidR="00A5755C" w:rsidRPr="007C1663" w:rsidRDefault="00BD2E4C" w:rsidP="00A5755C">
      <w:pPr>
        <w:jc w:val="both"/>
        <w:rPr>
          <w:rFonts w:ascii="Arial Narrow" w:hAnsi="Arial Narrow"/>
          <w:sz w:val="22"/>
          <w:szCs w:val="22"/>
        </w:rPr>
      </w:pPr>
      <w:r>
        <w:rPr>
          <w:rFonts w:ascii="Arial Narrow" w:hAnsi="Arial Narrow"/>
          <w:sz w:val="22"/>
          <w:szCs w:val="22"/>
        </w:rPr>
        <w:t xml:space="preserve"> </w:t>
      </w:r>
      <w:r w:rsidR="00A5755C" w:rsidRPr="007C1663">
        <w:rPr>
          <w:rFonts w:ascii="Arial Narrow" w:hAnsi="Arial Narrow"/>
          <w:sz w:val="22"/>
          <w:szCs w:val="22"/>
        </w:rPr>
        <w:t>Kot podaljšanje dobavnih rokov se šteje:</w:t>
      </w:r>
    </w:p>
    <w:p w14:paraId="3241DE20" w14:textId="77777777" w:rsidR="00A5755C" w:rsidRPr="007C1663" w:rsidRDefault="00A5755C" w:rsidP="00A5755C">
      <w:pPr>
        <w:pStyle w:val="Odstavekseznama"/>
        <w:numPr>
          <w:ilvl w:val="0"/>
          <w:numId w:val="67"/>
        </w:numPr>
        <w:spacing w:line="260" w:lineRule="atLeast"/>
        <w:jc w:val="both"/>
        <w:rPr>
          <w:rFonts w:ascii="Arial Narrow" w:hAnsi="Arial Narrow"/>
          <w:sz w:val="22"/>
          <w:szCs w:val="22"/>
        </w:rPr>
      </w:pPr>
      <w:r w:rsidRPr="007C1663">
        <w:rPr>
          <w:rFonts w:ascii="Arial Narrow" w:hAnsi="Arial Narrow"/>
          <w:sz w:val="22"/>
          <w:szCs w:val="22"/>
        </w:rPr>
        <w:t>Pomanjkanje materialov za proizvodnjo opreme</w:t>
      </w:r>
    </w:p>
    <w:p w14:paraId="23F3330A" w14:textId="3BDDACAF" w:rsidR="00A5755C" w:rsidRDefault="00A5755C" w:rsidP="00A5755C">
      <w:pPr>
        <w:pStyle w:val="Odstavekseznama"/>
        <w:numPr>
          <w:ilvl w:val="0"/>
          <w:numId w:val="67"/>
        </w:numPr>
        <w:spacing w:line="260" w:lineRule="atLeast"/>
        <w:jc w:val="both"/>
        <w:rPr>
          <w:rFonts w:ascii="Arial Narrow" w:hAnsi="Arial Narrow"/>
          <w:sz w:val="22"/>
          <w:szCs w:val="22"/>
        </w:rPr>
      </w:pPr>
      <w:r w:rsidRPr="007C1663">
        <w:rPr>
          <w:rFonts w:ascii="Arial Narrow" w:hAnsi="Arial Narrow"/>
          <w:sz w:val="22"/>
          <w:szCs w:val="22"/>
        </w:rPr>
        <w:t>Dolge logistične poti zaradi zunanjih dejavnikov ( težave na carini, vojna stanja…)</w:t>
      </w:r>
    </w:p>
    <w:p w14:paraId="423684A0" w14:textId="77777777" w:rsidR="00A5755C" w:rsidRPr="007C1663" w:rsidRDefault="00A5755C" w:rsidP="00A5755C">
      <w:pPr>
        <w:pStyle w:val="Odstavekseznama"/>
        <w:spacing w:line="260" w:lineRule="atLeast"/>
        <w:jc w:val="both"/>
        <w:rPr>
          <w:rFonts w:ascii="Arial Narrow" w:hAnsi="Arial Narrow"/>
          <w:sz w:val="22"/>
          <w:szCs w:val="22"/>
        </w:rPr>
      </w:pPr>
    </w:p>
    <w:p w14:paraId="572302B6" w14:textId="7C613D4C" w:rsidR="00FC2A1E" w:rsidRDefault="00FC2A1E" w:rsidP="00FC2A1E">
      <w:pPr>
        <w:spacing w:line="260" w:lineRule="atLeast"/>
        <w:jc w:val="both"/>
        <w:rPr>
          <w:rFonts w:ascii="Arial Narrow" w:hAnsi="Arial Narrow"/>
          <w:sz w:val="22"/>
          <w:szCs w:val="22"/>
        </w:rPr>
      </w:pPr>
      <w:r>
        <w:rPr>
          <w:rFonts w:ascii="Arial Narrow" w:hAnsi="Arial Narrow"/>
          <w:sz w:val="22"/>
          <w:szCs w:val="22"/>
        </w:rPr>
        <w:t xml:space="preserve">       </w:t>
      </w:r>
      <w:r w:rsidR="00A5755C" w:rsidRPr="00FC2A1E">
        <w:rPr>
          <w:rFonts w:ascii="Arial Narrow" w:hAnsi="Arial Narrow"/>
          <w:sz w:val="22"/>
          <w:szCs w:val="22"/>
        </w:rPr>
        <w:t>V tem primeru se dobavitelju lahko podaljša rok dobave pod pogojem, da za čas podaljšanja zagotovi</w:t>
      </w:r>
    </w:p>
    <w:p w14:paraId="1F15AFFC" w14:textId="01D8FCA7" w:rsidR="00B17071" w:rsidRPr="00FC2A1E" w:rsidRDefault="00FC2A1E" w:rsidP="00FC2A1E">
      <w:pPr>
        <w:spacing w:line="260" w:lineRule="atLeast"/>
        <w:jc w:val="both"/>
        <w:rPr>
          <w:rFonts w:ascii="Arial Narrow" w:hAnsi="Arial Narrow" w:cs="Arial"/>
          <w:sz w:val="22"/>
          <w:szCs w:val="22"/>
        </w:rPr>
      </w:pPr>
      <w:r>
        <w:rPr>
          <w:rFonts w:ascii="Arial Narrow" w:hAnsi="Arial Narrow"/>
          <w:sz w:val="22"/>
          <w:szCs w:val="22"/>
        </w:rPr>
        <w:lastRenderedPageBreak/>
        <w:t xml:space="preserve">    </w:t>
      </w:r>
      <w:r w:rsidR="00A5755C" w:rsidRPr="00FC2A1E">
        <w:rPr>
          <w:rFonts w:ascii="Arial Narrow" w:hAnsi="Arial Narrow"/>
          <w:sz w:val="22"/>
          <w:szCs w:val="22"/>
        </w:rPr>
        <w:t xml:space="preserve"> </w:t>
      </w:r>
      <w:r>
        <w:rPr>
          <w:rFonts w:ascii="Arial Narrow" w:hAnsi="Arial Narrow"/>
          <w:sz w:val="22"/>
          <w:szCs w:val="22"/>
        </w:rPr>
        <w:t xml:space="preserve">  </w:t>
      </w:r>
      <w:r w:rsidR="00A5755C" w:rsidRPr="00FC2A1E">
        <w:rPr>
          <w:rFonts w:ascii="Arial Narrow" w:hAnsi="Arial Narrow"/>
          <w:sz w:val="22"/>
          <w:szCs w:val="22"/>
        </w:rPr>
        <w:t>nadomestno opremo najmanj enake kvalitete in funkcionalnosti.</w:t>
      </w:r>
    </w:p>
    <w:p w14:paraId="1E0D102B" w14:textId="77777777" w:rsidR="00B17071" w:rsidRPr="00E67176" w:rsidRDefault="00B17071" w:rsidP="00B17071">
      <w:pPr>
        <w:tabs>
          <w:tab w:val="num" w:pos="567"/>
        </w:tabs>
        <w:ind w:left="567" w:hanging="567"/>
        <w:jc w:val="both"/>
        <w:rPr>
          <w:rFonts w:ascii="Arial Narrow" w:hAnsi="Arial Narrow" w:cs="Arial"/>
          <w:sz w:val="22"/>
          <w:szCs w:val="22"/>
        </w:rPr>
      </w:pPr>
    </w:p>
    <w:p w14:paraId="76320F3E" w14:textId="77777777" w:rsidR="00B17071" w:rsidRPr="00E67176" w:rsidRDefault="00B17071" w:rsidP="00A5755C">
      <w:pPr>
        <w:numPr>
          <w:ilvl w:val="1"/>
          <w:numId w:val="68"/>
        </w:numPr>
        <w:ind w:left="567" w:hanging="567"/>
        <w:jc w:val="both"/>
        <w:rPr>
          <w:rFonts w:ascii="Arial Narrow" w:hAnsi="Arial Narrow" w:cs="Arial"/>
          <w:sz w:val="22"/>
          <w:szCs w:val="22"/>
        </w:rPr>
      </w:pPr>
      <w:r w:rsidRPr="00E67176">
        <w:rPr>
          <w:rFonts w:ascii="Arial Narrow" w:hAnsi="Arial Narrow" w:cs="Arial"/>
          <w:sz w:val="22"/>
          <w:szCs w:val="22"/>
        </w:rPr>
        <w:t xml:space="preserve">V primeru, da obdobje preprečitve ali zaostanka zaradi višje sile traja več kot tri zaporedne mesece, sta pogodbeni stranki upravičeni odstopiti od pogodbe. </w:t>
      </w:r>
    </w:p>
    <w:p w14:paraId="797FC49E" w14:textId="77777777" w:rsidR="00B17071" w:rsidRPr="00E67176" w:rsidRDefault="00B17071" w:rsidP="00B17071">
      <w:pPr>
        <w:tabs>
          <w:tab w:val="num" w:pos="567"/>
        </w:tabs>
        <w:ind w:left="567" w:hanging="567"/>
        <w:jc w:val="both"/>
        <w:rPr>
          <w:rFonts w:ascii="Arial Narrow" w:hAnsi="Arial Narrow" w:cs="Arial"/>
          <w:sz w:val="22"/>
          <w:szCs w:val="22"/>
        </w:rPr>
      </w:pPr>
    </w:p>
    <w:p w14:paraId="37E95CA6" w14:textId="1118FB6F" w:rsidR="00B17071" w:rsidRPr="00FC2A1E" w:rsidRDefault="00B17071" w:rsidP="00FC2A1E">
      <w:pPr>
        <w:pStyle w:val="Odstavekseznama"/>
        <w:numPr>
          <w:ilvl w:val="1"/>
          <w:numId w:val="70"/>
        </w:numPr>
        <w:spacing w:line="260" w:lineRule="atLeast"/>
        <w:jc w:val="both"/>
        <w:rPr>
          <w:rFonts w:ascii="Arial Narrow" w:hAnsi="Arial Narrow" w:cs="Arial"/>
          <w:sz w:val="22"/>
          <w:szCs w:val="22"/>
        </w:rPr>
      </w:pPr>
      <w:r w:rsidRPr="00FC2A1E">
        <w:rPr>
          <w:rFonts w:ascii="Arial Narrow" w:hAnsi="Arial Narrow" w:cs="Arial"/>
          <w:sz w:val="22"/>
          <w:szCs w:val="22"/>
        </w:rPr>
        <w:t xml:space="preserve">Izraz višja sila pomeni in vključuje vsa dogajanja oz. dogodke, na katere katerakoli od strank ne more vplivati in zaradi katerih stranka ne more izvajati oz. ni mogoče od nje zahtevati izvajanja dolžnosti iz te pogodbe.    </w:t>
      </w:r>
    </w:p>
    <w:p w14:paraId="0E942998" w14:textId="77777777" w:rsidR="00B17071" w:rsidRPr="00E67176" w:rsidRDefault="00B17071" w:rsidP="00B17071">
      <w:pPr>
        <w:pStyle w:val="Odstavekseznama"/>
        <w:rPr>
          <w:rFonts w:ascii="Arial Narrow" w:hAnsi="Arial Narrow" w:cs="Arial"/>
          <w:sz w:val="22"/>
          <w:szCs w:val="22"/>
        </w:rPr>
      </w:pPr>
    </w:p>
    <w:p w14:paraId="650C652A" w14:textId="77777777" w:rsidR="00B17071" w:rsidRPr="00E67176" w:rsidRDefault="00B17071" w:rsidP="00FC2A1E">
      <w:pPr>
        <w:pStyle w:val="Odstavekseznama"/>
        <w:numPr>
          <w:ilvl w:val="1"/>
          <w:numId w:val="70"/>
        </w:numPr>
        <w:spacing w:line="260" w:lineRule="atLeast"/>
        <w:ind w:left="432"/>
        <w:jc w:val="both"/>
        <w:rPr>
          <w:rFonts w:ascii="Arial Narrow" w:hAnsi="Arial Narrow"/>
          <w:sz w:val="22"/>
          <w:szCs w:val="22"/>
        </w:rPr>
      </w:pPr>
      <w:r w:rsidRPr="00E67176">
        <w:rPr>
          <w:rFonts w:ascii="Arial Narrow" w:hAnsi="Arial Narrow"/>
          <w:sz w:val="22"/>
          <w:szCs w:val="22"/>
        </w:rPr>
        <w:t xml:space="preserve">Pooblaščene osebe pri izvajanju pogodbe so: </w:t>
      </w:r>
    </w:p>
    <w:p w14:paraId="2791D7E6" w14:textId="77777777" w:rsidR="00B17071" w:rsidRPr="00E67176" w:rsidRDefault="00B17071" w:rsidP="00B17071">
      <w:pPr>
        <w:ind w:left="360"/>
        <w:rPr>
          <w:rFonts w:ascii="Arial Narrow" w:hAnsi="Arial Narrow"/>
          <w:sz w:val="22"/>
          <w:szCs w:val="22"/>
        </w:rPr>
      </w:pPr>
      <w:r w:rsidRPr="00E67176">
        <w:rPr>
          <w:rFonts w:ascii="Arial Narrow" w:hAnsi="Arial Narrow"/>
          <w:sz w:val="22"/>
          <w:szCs w:val="22"/>
        </w:rPr>
        <w:t xml:space="preserve">  s strani dobavitelja: _________________________________________________________</w:t>
      </w:r>
    </w:p>
    <w:p w14:paraId="21144BA7" w14:textId="77777777" w:rsidR="00B17071" w:rsidRPr="00E67176" w:rsidRDefault="00B17071" w:rsidP="00B17071">
      <w:pPr>
        <w:rPr>
          <w:rFonts w:ascii="Arial Narrow" w:hAnsi="Arial Narrow"/>
          <w:sz w:val="22"/>
          <w:szCs w:val="22"/>
        </w:rPr>
      </w:pPr>
      <w:r w:rsidRPr="00E67176">
        <w:rPr>
          <w:rFonts w:ascii="Arial Narrow" w:hAnsi="Arial Narrow"/>
          <w:sz w:val="22"/>
          <w:szCs w:val="22"/>
        </w:rPr>
        <w:t xml:space="preserve">         strokovni skrbnik (uporabnik) pogodbe na strani naročnika : __________________________</w:t>
      </w:r>
    </w:p>
    <w:p w14:paraId="22A708E1" w14:textId="77777777" w:rsidR="00B17071" w:rsidRPr="00E67176" w:rsidRDefault="00B17071" w:rsidP="00B17071">
      <w:pPr>
        <w:rPr>
          <w:rFonts w:ascii="Arial Narrow" w:hAnsi="Arial Narrow" w:cs="Arial"/>
          <w:sz w:val="22"/>
          <w:szCs w:val="22"/>
        </w:rPr>
      </w:pPr>
      <w:r w:rsidRPr="00E67176">
        <w:rPr>
          <w:rFonts w:ascii="Arial Narrow" w:hAnsi="Arial Narrow"/>
          <w:sz w:val="22"/>
          <w:szCs w:val="22"/>
        </w:rPr>
        <w:t xml:space="preserve">         komercialni skrbnik pogodbe na strani naročnika: </w:t>
      </w:r>
      <w:r w:rsidRPr="00E67176">
        <w:rPr>
          <w:rFonts w:ascii="Arial Narrow" w:hAnsi="Arial Narrow" w:cs="Arial"/>
          <w:sz w:val="22"/>
          <w:szCs w:val="22"/>
        </w:rPr>
        <w:t xml:space="preserve"> _________________________________                                              </w:t>
      </w:r>
    </w:p>
    <w:p w14:paraId="7D0C76F4" w14:textId="77777777" w:rsidR="00B17071" w:rsidRPr="00E67176" w:rsidRDefault="00B17071" w:rsidP="00B17071">
      <w:pPr>
        <w:pStyle w:val="Odstavekseznama"/>
        <w:ind w:left="426"/>
        <w:rPr>
          <w:rFonts w:ascii="Arial Narrow" w:hAnsi="Arial Narrow" w:cs="Arial"/>
          <w:sz w:val="22"/>
          <w:szCs w:val="22"/>
        </w:rPr>
      </w:pPr>
    </w:p>
    <w:p w14:paraId="623C58F6" w14:textId="77777777" w:rsidR="00B17071" w:rsidRPr="00E67176" w:rsidRDefault="00B17071" w:rsidP="00FC2A1E">
      <w:pPr>
        <w:numPr>
          <w:ilvl w:val="0"/>
          <w:numId w:val="70"/>
        </w:numPr>
        <w:rPr>
          <w:rFonts w:ascii="Arial Narrow" w:hAnsi="Arial Narrow"/>
          <w:b/>
          <w:sz w:val="22"/>
          <w:szCs w:val="22"/>
        </w:rPr>
      </w:pPr>
      <w:r w:rsidRPr="00E67176">
        <w:rPr>
          <w:rFonts w:ascii="Arial Narrow" w:hAnsi="Arial Narrow"/>
          <w:b/>
          <w:sz w:val="22"/>
          <w:szCs w:val="22"/>
        </w:rPr>
        <w:t>ZAKONODAJA IN REŠEVANJE SPOROV</w:t>
      </w:r>
    </w:p>
    <w:p w14:paraId="402DCBFB" w14:textId="77777777" w:rsidR="00B17071" w:rsidRPr="00E67176" w:rsidRDefault="00B17071" w:rsidP="00B17071">
      <w:pPr>
        <w:jc w:val="both"/>
        <w:rPr>
          <w:rFonts w:ascii="Arial Narrow" w:hAnsi="Arial Narrow" w:cs="Arial"/>
          <w:sz w:val="22"/>
          <w:szCs w:val="22"/>
        </w:rPr>
      </w:pPr>
    </w:p>
    <w:p w14:paraId="37F72444" w14:textId="1FF875AB" w:rsidR="00B17071" w:rsidRPr="00F24FD3" w:rsidRDefault="00B17071" w:rsidP="00F24FD3">
      <w:pPr>
        <w:pStyle w:val="Odstavekseznama"/>
        <w:numPr>
          <w:ilvl w:val="1"/>
          <w:numId w:val="71"/>
        </w:numPr>
        <w:jc w:val="both"/>
        <w:rPr>
          <w:rFonts w:ascii="Arial Narrow" w:hAnsi="Arial Narrow" w:cs="Arial"/>
          <w:sz w:val="22"/>
          <w:szCs w:val="22"/>
        </w:rPr>
      </w:pPr>
      <w:r w:rsidRPr="00F24FD3">
        <w:rPr>
          <w:rFonts w:ascii="Arial Narrow" w:hAnsi="Arial Narrow" w:cs="Arial"/>
          <w:sz w:val="22"/>
          <w:szCs w:val="22"/>
        </w:rPr>
        <w:t>Vse spore, ki bi nastali v zvezi s to pogodbo, bo v skladu s slovenskim pravom reševalo stvarno pristojno sodišče v Ljubljani, če pogodbeni stranki spora predhodno ne bi rešili sami sporazumno.</w:t>
      </w:r>
    </w:p>
    <w:p w14:paraId="1F371481" w14:textId="77777777" w:rsidR="00B17071" w:rsidRPr="00E67176" w:rsidRDefault="00B17071" w:rsidP="00B17071">
      <w:pPr>
        <w:ind w:left="993" w:hanging="993"/>
        <w:jc w:val="both"/>
        <w:rPr>
          <w:rFonts w:ascii="Arial Narrow" w:hAnsi="Arial Narrow" w:cs="Arial"/>
          <w:sz w:val="22"/>
          <w:szCs w:val="22"/>
        </w:rPr>
      </w:pPr>
    </w:p>
    <w:p w14:paraId="1F1A5D80" w14:textId="77777777" w:rsidR="00B17071" w:rsidRPr="00E67176" w:rsidRDefault="00B17071" w:rsidP="00F24FD3">
      <w:pPr>
        <w:pStyle w:val="Odstavekseznama"/>
        <w:numPr>
          <w:ilvl w:val="1"/>
          <w:numId w:val="71"/>
        </w:numPr>
        <w:spacing w:line="260" w:lineRule="atLeast"/>
        <w:ind w:left="432" w:hanging="502"/>
        <w:jc w:val="both"/>
        <w:rPr>
          <w:rFonts w:ascii="Arial Narrow" w:hAnsi="Arial Narrow"/>
          <w:sz w:val="22"/>
          <w:szCs w:val="22"/>
        </w:rPr>
      </w:pPr>
      <w:r w:rsidRPr="00E67176">
        <w:rPr>
          <w:rFonts w:ascii="Arial Narrow" w:hAnsi="Arial Narrow"/>
          <w:sz w:val="22"/>
          <w:szCs w:val="22"/>
        </w:rPr>
        <w:t>Pri tolmačenju te pogodbe in reševanju sporov se poleg pogodbe, prilog pogodbe in Obligacijskega zakonika upošteva še:</w:t>
      </w:r>
    </w:p>
    <w:p w14:paraId="5181B9A9" w14:textId="77777777" w:rsidR="00B17071" w:rsidRPr="00E67176" w:rsidRDefault="00B17071" w:rsidP="00A55D4F">
      <w:pPr>
        <w:numPr>
          <w:ilvl w:val="0"/>
          <w:numId w:val="26"/>
        </w:numPr>
        <w:jc w:val="both"/>
        <w:rPr>
          <w:rFonts w:ascii="Arial Narrow" w:eastAsia="Calibri" w:hAnsi="Arial Narrow"/>
          <w:sz w:val="22"/>
          <w:szCs w:val="22"/>
          <w:lang w:eastAsia="en-US"/>
        </w:rPr>
      </w:pPr>
      <w:r w:rsidRPr="00E67176">
        <w:rPr>
          <w:rFonts w:ascii="Arial Narrow" w:eastAsia="Calibri" w:hAnsi="Arial Narrow"/>
          <w:sz w:val="22"/>
          <w:szCs w:val="22"/>
          <w:lang w:eastAsia="en-US"/>
        </w:rPr>
        <w:t>dokumentacijo v zvezi z oddajo javnega naročila</w:t>
      </w:r>
    </w:p>
    <w:p w14:paraId="78BC7124" w14:textId="77777777" w:rsidR="00B17071" w:rsidRPr="00E67176" w:rsidRDefault="00B17071" w:rsidP="00A55D4F">
      <w:pPr>
        <w:numPr>
          <w:ilvl w:val="0"/>
          <w:numId w:val="26"/>
        </w:numPr>
        <w:jc w:val="both"/>
        <w:rPr>
          <w:rFonts w:ascii="Arial Narrow" w:eastAsia="Calibri" w:hAnsi="Arial Narrow"/>
          <w:sz w:val="22"/>
          <w:szCs w:val="22"/>
          <w:lang w:eastAsia="en-US"/>
        </w:rPr>
      </w:pPr>
      <w:r w:rsidRPr="00E67176">
        <w:rPr>
          <w:rFonts w:ascii="Arial Narrow" w:eastAsia="Calibri" w:hAnsi="Arial Narrow"/>
          <w:sz w:val="22"/>
          <w:szCs w:val="22"/>
          <w:lang w:eastAsia="en-US"/>
        </w:rPr>
        <w:t>ponudbeno dokumentacijo</w:t>
      </w:r>
    </w:p>
    <w:p w14:paraId="704D6FBB" w14:textId="77777777" w:rsidR="00B17071" w:rsidRPr="00E67176" w:rsidRDefault="00B17071" w:rsidP="00A55D4F">
      <w:pPr>
        <w:numPr>
          <w:ilvl w:val="0"/>
          <w:numId w:val="26"/>
        </w:numPr>
        <w:jc w:val="both"/>
        <w:rPr>
          <w:rFonts w:ascii="Arial Narrow" w:eastAsia="Calibri" w:hAnsi="Arial Narrow"/>
          <w:sz w:val="22"/>
          <w:szCs w:val="22"/>
          <w:lang w:eastAsia="en-US"/>
        </w:rPr>
      </w:pPr>
      <w:r w:rsidRPr="00E67176">
        <w:rPr>
          <w:rFonts w:ascii="Arial Narrow" w:eastAsia="Calibri" w:hAnsi="Arial Narrow"/>
          <w:sz w:val="22"/>
          <w:szCs w:val="22"/>
          <w:lang w:eastAsia="en-US"/>
        </w:rPr>
        <w:t>obvestilo o izbiri najugodnejšega ponudnika</w:t>
      </w:r>
    </w:p>
    <w:p w14:paraId="65C44A4C" w14:textId="77777777" w:rsidR="00B17071" w:rsidRPr="00E67176" w:rsidRDefault="00B17071" w:rsidP="00A55D4F">
      <w:pPr>
        <w:numPr>
          <w:ilvl w:val="0"/>
          <w:numId w:val="26"/>
        </w:numPr>
        <w:jc w:val="both"/>
        <w:rPr>
          <w:rFonts w:ascii="Arial Narrow" w:eastAsia="Calibri" w:hAnsi="Arial Narrow"/>
          <w:sz w:val="22"/>
          <w:szCs w:val="22"/>
          <w:lang w:eastAsia="en-US"/>
        </w:rPr>
      </w:pPr>
      <w:r w:rsidRPr="00E67176">
        <w:rPr>
          <w:rFonts w:ascii="Arial Narrow" w:eastAsia="Calibri" w:hAnsi="Arial Narrow"/>
          <w:sz w:val="22"/>
          <w:szCs w:val="22"/>
          <w:lang w:eastAsia="en-US"/>
        </w:rPr>
        <w:t>specifikacije in na njih nanašajoče prospekte</w:t>
      </w:r>
    </w:p>
    <w:p w14:paraId="36633F12" w14:textId="77777777" w:rsidR="00B17071" w:rsidRPr="00E67176" w:rsidRDefault="00B17071" w:rsidP="00A55D4F">
      <w:pPr>
        <w:numPr>
          <w:ilvl w:val="0"/>
          <w:numId w:val="26"/>
        </w:numPr>
        <w:jc w:val="both"/>
        <w:rPr>
          <w:rFonts w:ascii="Arial Narrow" w:eastAsia="Calibri" w:hAnsi="Arial Narrow"/>
          <w:sz w:val="22"/>
          <w:szCs w:val="22"/>
          <w:lang w:eastAsia="en-US"/>
        </w:rPr>
      </w:pPr>
      <w:r w:rsidRPr="00E67176">
        <w:rPr>
          <w:rFonts w:ascii="Arial Narrow" w:eastAsia="Calibri" w:hAnsi="Arial Narrow"/>
          <w:sz w:val="22"/>
          <w:szCs w:val="22"/>
          <w:lang w:eastAsia="en-US"/>
        </w:rPr>
        <w:t>drugo dokumentacijo v zvezi s pogodbo.</w:t>
      </w:r>
    </w:p>
    <w:p w14:paraId="187759E0" w14:textId="77777777" w:rsidR="00B17071" w:rsidRPr="00E67176" w:rsidRDefault="00B17071" w:rsidP="00B17071">
      <w:pPr>
        <w:ind w:left="1080"/>
        <w:jc w:val="both"/>
        <w:rPr>
          <w:rFonts w:ascii="Arial Narrow" w:eastAsia="Calibri" w:hAnsi="Arial Narrow"/>
          <w:sz w:val="22"/>
          <w:szCs w:val="22"/>
          <w:lang w:eastAsia="en-US"/>
        </w:rPr>
      </w:pPr>
    </w:p>
    <w:p w14:paraId="35BFB307" w14:textId="77777777" w:rsidR="00B17071" w:rsidRPr="00E67176" w:rsidRDefault="00B17071" w:rsidP="00F24FD3">
      <w:pPr>
        <w:numPr>
          <w:ilvl w:val="1"/>
          <w:numId w:val="71"/>
        </w:numPr>
        <w:ind w:left="567" w:hanging="567"/>
        <w:jc w:val="both"/>
        <w:rPr>
          <w:rFonts w:ascii="Arial Narrow" w:hAnsi="Arial Narrow" w:cs="Arial"/>
          <w:sz w:val="22"/>
          <w:szCs w:val="22"/>
        </w:rPr>
      </w:pPr>
      <w:r w:rsidRPr="00E67176">
        <w:rPr>
          <w:rFonts w:ascii="Arial Narrow" w:eastAsia="Calibri" w:hAnsi="Arial Narrow"/>
          <w:sz w:val="22"/>
          <w:szCs w:val="22"/>
          <w:lang w:eastAsia="en-US"/>
        </w:rPr>
        <w:t>V primeru neskladja med določili iz prejšnjih dokumentov in v primeru neskladja med določili iz prejšnjih dokumentov z določili te pogodbe, obveljajo najprej določbe te pogodbe, nato pa sledijo določbe dokumentacije v zvezi z oddajo javnega naročila</w:t>
      </w:r>
      <w:r w:rsidRPr="00E67176">
        <w:rPr>
          <w:rFonts w:ascii="Arial Narrow" w:hAnsi="Arial Narrow" w:cs="Arial"/>
          <w:sz w:val="22"/>
          <w:szCs w:val="22"/>
        </w:rPr>
        <w:t>.</w:t>
      </w:r>
    </w:p>
    <w:p w14:paraId="1643E66B" w14:textId="77777777" w:rsidR="00B17071" w:rsidRPr="00E67176" w:rsidRDefault="00B17071" w:rsidP="00B17071">
      <w:pPr>
        <w:jc w:val="both"/>
        <w:rPr>
          <w:rFonts w:ascii="Arial Narrow" w:hAnsi="Arial Narrow"/>
          <w:sz w:val="22"/>
          <w:szCs w:val="22"/>
        </w:rPr>
      </w:pPr>
    </w:p>
    <w:p w14:paraId="45EB464D" w14:textId="77777777" w:rsidR="00B17071" w:rsidRPr="00E67176" w:rsidRDefault="00B17071" w:rsidP="00F24FD3">
      <w:pPr>
        <w:numPr>
          <w:ilvl w:val="0"/>
          <w:numId w:val="71"/>
        </w:numPr>
        <w:rPr>
          <w:rFonts w:ascii="Arial Narrow" w:hAnsi="Arial Narrow"/>
          <w:b/>
          <w:sz w:val="22"/>
          <w:szCs w:val="22"/>
        </w:rPr>
      </w:pPr>
      <w:r w:rsidRPr="00E67176">
        <w:rPr>
          <w:rFonts w:ascii="Arial Narrow" w:hAnsi="Arial Narrow"/>
          <w:b/>
          <w:sz w:val="22"/>
          <w:szCs w:val="22"/>
        </w:rPr>
        <w:t>VELJAVNOST POGODBE</w:t>
      </w:r>
    </w:p>
    <w:p w14:paraId="6DF4D0FC" w14:textId="77777777" w:rsidR="00B17071" w:rsidRPr="00E67176" w:rsidRDefault="00B17071" w:rsidP="00B17071">
      <w:pPr>
        <w:ind w:left="360"/>
        <w:rPr>
          <w:rFonts w:ascii="Arial Narrow" w:hAnsi="Arial Narrow"/>
          <w:b/>
          <w:sz w:val="22"/>
          <w:szCs w:val="22"/>
        </w:rPr>
      </w:pPr>
    </w:p>
    <w:p w14:paraId="64024BA8" w14:textId="77777777" w:rsidR="00B17071" w:rsidRPr="00E67176" w:rsidRDefault="00B17071" w:rsidP="00A55D4F">
      <w:pPr>
        <w:pStyle w:val="Odstavekseznama"/>
        <w:numPr>
          <w:ilvl w:val="1"/>
          <w:numId w:val="48"/>
        </w:numPr>
        <w:spacing w:line="276" w:lineRule="auto"/>
        <w:jc w:val="both"/>
        <w:rPr>
          <w:rFonts w:ascii="Arial Narrow" w:hAnsi="Arial Narrow"/>
          <w:sz w:val="22"/>
          <w:szCs w:val="22"/>
        </w:rPr>
      </w:pPr>
      <w:r w:rsidRPr="00E67176">
        <w:rPr>
          <w:rFonts w:ascii="Arial Narrow" w:hAnsi="Arial Narrow" w:cs="Arial"/>
          <w:sz w:val="22"/>
          <w:szCs w:val="22"/>
        </w:rPr>
        <w:t xml:space="preserve"> </w:t>
      </w:r>
      <w:r w:rsidRPr="00E67176">
        <w:rPr>
          <w:rFonts w:ascii="Arial Narrow" w:hAnsi="Arial Narrow"/>
          <w:sz w:val="22"/>
          <w:szCs w:val="22"/>
        </w:rPr>
        <w:t xml:space="preserve">Pogodba stopi v veljavo z dnem podpisa obeh pogodbenih strank, pod </w:t>
      </w:r>
      <w:proofErr w:type="spellStart"/>
      <w:r w:rsidRPr="00E67176">
        <w:rPr>
          <w:rFonts w:ascii="Arial Narrow" w:hAnsi="Arial Narrow"/>
          <w:sz w:val="22"/>
          <w:szCs w:val="22"/>
        </w:rPr>
        <w:t>odložnim</w:t>
      </w:r>
      <w:proofErr w:type="spellEnd"/>
      <w:r w:rsidRPr="00E67176">
        <w:rPr>
          <w:rFonts w:ascii="Arial Narrow" w:hAnsi="Arial Narrow"/>
          <w:sz w:val="22"/>
          <w:szCs w:val="22"/>
        </w:rPr>
        <w:t xml:space="preserve"> pogojem, da izvajalec predloži finančno zavarovanje za dobro izvedbo pogodbenih obveznosti v skladu s 6. členom te pogodbe. Za dan podpisa obeh pogodbenih strank se šteje datum podpisa zadnje od pogodbenih strank. </w:t>
      </w:r>
    </w:p>
    <w:p w14:paraId="471D4C77" w14:textId="77777777" w:rsidR="00B17071" w:rsidRPr="00E67176" w:rsidRDefault="00B17071" w:rsidP="00B17071">
      <w:pPr>
        <w:jc w:val="both"/>
        <w:rPr>
          <w:rFonts w:ascii="Arial Narrow" w:hAnsi="Arial Narrow" w:cs="Arial"/>
          <w:iCs/>
          <w:sz w:val="22"/>
          <w:szCs w:val="22"/>
        </w:rPr>
      </w:pPr>
    </w:p>
    <w:p w14:paraId="4A0B424D" w14:textId="77777777" w:rsidR="00B17071" w:rsidRPr="00E67176" w:rsidRDefault="00B17071" w:rsidP="00A55D4F">
      <w:pPr>
        <w:pStyle w:val="Odstavekseznama"/>
        <w:numPr>
          <w:ilvl w:val="1"/>
          <w:numId w:val="48"/>
        </w:numPr>
        <w:spacing w:line="260" w:lineRule="atLeast"/>
        <w:jc w:val="both"/>
        <w:rPr>
          <w:rFonts w:ascii="Arial Narrow" w:hAnsi="Arial Narrow" w:cs="Arial"/>
          <w:iCs/>
          <w:sz w:val="22"/>
          <w:szCs w:val="22"/>
        </w:rPr>
      </w:pPr>
      <w:r w:rsidRPr="00E67176">
        <w:rPr>
          <w:rFonts w:ascii="Arial Narrow" w:hAnsi="Arial Narrow" w:cs="Arial"/>
          <w:sz w:val="22"/>
          <w:szCs w:val="22"/>
        </w:rPr>
        <w:t>Če v zvezi s to pogodbo kdo v imenu ali na račun druge pogodbene stranke predstavnikom naročnika obljubi, ponudi ali da kakšno nedovoljeno korist za:</w:t>
      </w:r>
    </w:p>
    <w:p w14:paraId="2CFB7258" w14:textId="77777777" w:rsidR="00B17071" w:rsidRPr="00E67176" w:rsidRDefault="00B17071" w:rsidP="00A55D4F">
      <w:pPr>
        <w:numPr>
          <w:ilvl w:val="0"/>
          <w:numId w:val="24"/>
        </w:numPr>
        <w:jc w:val="both"/>
        <w:rPr>
          <w:rFonts w:ascii="Arial Narrow" w:hAnsi="Arial Narrow" w:cs="Arial"/>
          <w:sz w:val="22"/>
          <w:szCs w:val="22"/>
        </w:rPr>
      </w:pPr>
      <w:r w:rsidRPr="00E67176">
        <w:rPr>
          <w:rFonts w:ascii="Arial Narrow" w:hAnsi="Arial Narrow" w:cs="Arial"/>
          <w:sz w:val="22"/>
          <w:szCs w:val="22"/>
        </w:rPr>
        <w:t xml:space="preserve">pridobitev posla ali </w:t>
      </w:r>
    </w:p>
    <w:p w14:paraId="455E62CD" w14:textId="77777777" w:rsidR="00B17071" w:rsidRPr="00E67176" w:rsidRDefault="00B17071" w:rsidP="00A55D4F">
      <w:pPr>
        <w:numPr>
          <w:ilvl w:val="0"/>
          <w:numId w:val="24"/>
        </w:numPr>
        <w:jc w:val="both"/>
        <w:rPr>
          <w:rFonts w:ascii="Arial Narrow" w:hAnsi="Arial Narrow" w:cs="Arial"/>
          <w:sz w:val="22"/>
          <w:szCs w:val="22"/>
        </w:rPr>
      </w:pPr>
      <w:r w:rsidRPr="00E67176">
        <w:rPr>
          <w:rFonts w:ascii="Arial Narrow" w:hAnsi="Arial Narrow" w:cs="Arial"/>
          <w:sz w:val="22"/>
          <w:szCs w:val="22"/>
        </w:rPr>
        <w:t>za sklenitev posla pod ugodnejšimi pogoji ali</w:t>
      </w:r>
    </w:p>
    <w:p w14:paraId="51011B3A" w14:textId="77777777" w:rsidR="00B17071" w:rsidRPr="00E67176" w:rsidRDefault="00B17071" w:rsidP="00A55D4F">
      <w:pPr>
        <w:numPr>
          <w:ilvl w:val="0"/>
          <w:numId w:val="24"/>
        </w:numPr>
        <w:jc w:val="both"/>
        <w:rPr>
          <w:rFonts w:ascii="Arial Narrow" w:hAnsi="Arial Narrow" w:cs="Arial"/>
          <w:sz w:val="22"/>
          <w:szCs w:val="22"/>
        </w:rPr>
      </w:pPr>
      <w:r w:rsidRPr="00E67176">
        <w:rPr>
          <w:rFonts w:ascii="Arial Narrow" w:hAnsi="Arial Narrow" w:cs="Arial"/>
          <w:sz w:val="22"/>
          <w:szCs w:val="22"/>
        </w:rPr>
        <w:t xml:space="preserve">za opustitev dolžnega nadzora nad izvajanjem pogodbenih obveznosti ali </w:t>
      </w:r>
    </w:p>
    <w:p w14:paraId="327E6839" w14:textId="77777777" w:rsidR="00B17071" w:rsidRPr="00E67176" w:rsidRDefault="00B17071" w:rsidP="00A55D4F">
      <w:pPr>
        <w:numPr>
          <w:ilvl w:val="0"/>
          <w:numId w:val="24"/>
        </w:numPr>
        <w:jc w:val="both"/>
        <w:rPr>
          <w:rFonts w:ascii="Arial Narrow" w:hAnsi="Arial Narrow" w:cs="Arial"/>
          <w:sz w:val="22"/>
          <w:szCs w:val="22"/>
        </w:rPr>
      </w:pPr>
      <w:r w:rsidRPr="00E67176">
        <w:rPr>
          <w:rFonts w:ascii="Arial Narrow" w:hAnsi="Arial Narrow" w:cs="Arial"/>
          <w:sz w:val="22"/>
          <w:szCs w:val="22"/>
        </w:rPr>
        <w:t xml:space="preserve">za drugo ravnanje ali opustitev, s katerim je naročniku povzročena škoda ali </w:t>
      </w:r>
    </w:p>
    <w:p w14:paraId="3671189E" w14:textId="77777777" w:rsidR="00B17071" w:rsidRPr="00E67176" w:rsidRDefault="00B17071" w:rsidP="00A55D4F">
      <w:pPr>
        <w:numPr>
          <w:ilvl w:val="0"/>
          <w:numId w:val="24"/>
        </w:numPr>
        <w:jc w:val="both"/>
        <w:rPr>
          <w:rFonts w:ascii="Arial Narrow" w:hAnsi="Arial Narrow" w:cs="Arial"/>
          <w:sz w:val="22"/>
          <w:szCs w:val="22"/>
        </w:rPr>
      </w:pPr>
      <w:r w:rsidRPr="00E67176">
        <w:rPr>
          <w:rFonts w:ascii="Arial Narrow" w:hAnsi="Arial Narrow" w:cs="Arial"/>
          <w:sz w:val="22"/>
          <w:szCs w:val="22"/>
        </w:rPr>
        <w:t>je omogočena pridobitev nedovoljene koristi predstavnikom naročnika ali posrednikom naročnika, drugi pogodbeni stranki ali njenemu predstavniku, zastopniku, posredniku,</w:t>
      </w:r>
    </w:p>
    <w:p w14:paraId="2BCA2AEF" w14:textId="77777777" w:rsidR="00B17071" w:rsidRPr="00E67176" w:rsidRDefault="00B17071" w:rsidP="00B17071">
      <w:pPr>
        <w:ind w:left="709"/>
        <w:jc w:val="both"/>
        <w:rPr>
          <w:rFonts w:ascii="Arial Narrow" w:hAnsi="Arial Narrow" w:cs="Arial"/>
          <w:b/>
          <w:sz w:val="22"/>
          <w:szCs w:val="22"/>
        </w:rPr>
      </w:pPr>
      <w:r w:rsidRPr="00E67176">
        <w:rPr>
          <w:rFonts w:ascii="Arial Narrow" w:hAnsi="Arial Narrow" w:cs="Arial"/>
          <w:b/>
          <w:sz w:val="22"/>
          <w:szCs w:val="22"/>
        </w:rPr>
        <w:t>je ta pogodba nična.</w:t>
      </w:r>
    </w:p>
    <w:p w14:paraId="05DDDBE2" w14:textId="77777777" w:rsidR="00B17071" w:rsidRPr="00E67176" w:rsidRDefault="00B17071" w:rsidP="00B17071">
      <w:pPr>
        <w:ind w:left="709"/>
        <w:jc w:val="both"/>
        <w:rPr>
          <w:rFonts w:ascii="Arial Narrow" w:hAnsi="Arial Narrow" w:cs="Arial"/>
          <w:b/>
          <w:sz w:val="22"/>
          <w:szCs w:val="22"/>
        </w:rPr>
      </w:pPr>
    </w:p>
    <w:p w14:paraId="2B492466" w14:textId="77777777" w:rsidR="00B17071" w:rsidRPr="00E67176" w:rsidRDefault="00B17071" w:rsidP="00B17071">
      <w:pPr>
        <w:jc w:val="both"/>
        <w:rPr>
          <w:rFonts w:ascii="Arial Narrow" w:hAnsi="Arial Narrow"/>
          <w:b/>
          <w:sz w:val="22"/>
          <w:szCs w:val="22"/>
        </w:rPr>
      </w:pPr>
      <w:r w:rsidRPr="00E67176">
        <w:rPr>
          <w:rFonts w:ascii="Arial Narrow" w:hAnsi="Arial Narrow"/>
          <w:sz w:val="22"/>
          <w:szCs w:val="22"/>
        </w:rPr>
        <w:t>9.3.</w:t>
      </w:r>
      <w:r w:rsidRPr="00E67176">
        <w:rPr>
          <w:rFonts w:ascii="Arial Narrow" w:hAnsi="Arial Narrow"/>
          <w:b/>
          <w:sz w:val="22"/>
          <w:szCs w:val="22"/>
        </w:rPr>
        <w:t xml:space="preserve"> </w:t>
      </w:r>
      <w:r w:rsidRPr="00E67176">
        <w:rPr>
          <w:rFonts w:ascii="Arial Narrow" w:hAnsi="Arial Narrow"/>
          <w:sz w:val="22"/>
          <w:szCs w:val="22"/>
        </w:rPr>
        <w:t>Socialna klavzula:</w:t>
      </w:r>
    </w:p>
    <w:p w14:paraId="300638D8" w14:textId="77777777" w:rsidR="00B17071" w:rsidRPr="00E67176" w:rsidRDefault="00B17071" w:rsidP="00B17071">
      <w:pPr>
        <w:tabs>
          <w:tab w:val="left" w:pos="993"/>
          <w:tab w:val="left" w:pos="1560"/>
        </w:tabs>
        <w:ind w:left="567"/>
        <w:jc w:val="both"/>
        <w:rPr>
          <w:rFonts w:ascii="Arial Narrow" w:hAnsi="Arial Narrow"/>
          <w:sz w:val="22"/>
          <w:szCs w:val="22"/>
        </w:rPr>
      </w:pPr>
      <w:r w:rsidRPr="00E67176">
        <w:rPr>
          <w:rFonts w:ascii="Arial Narrow" w:hAnsi="Arial Narrow"/>
          <w:sz w:val="22"/>
          <w:szCs w:val="22"/>
        </w:rPr>
        <w:t>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14:paraId="79BF7D7F" w14:textId="77777777" w:rsidR="00B17071" w:rsidRPr="00E67176" w:rsidRDefault="00B17071" w:rsidP="00B17071">
      <w:pPr>
        <w:tabs>
          <w:tab w:val="left" w:pos="993"/>
          <w:tab w:val="left" w:pos="1560"/>
        </w:tabs>
        <w:ind w:left="567"/>
        <w:jc w:val="both"/>
        <w:rPr>
          <w:rFonts w:ascii="Arial Narrow" w:hAnsi="Arial Narrow"/>
          <w:sz w:val="22"/>
          <w:szCs w:val="22"/>
        </w:rPr>
      </w:pPr>
      <w:r w:rsidRPr="00E67176">
        <w:rPr>
          <w:rFonts w:ascii="Arial Narrow" w:hAnsi="Arial Narrow"/>
          <w:sz w:val="22"/>
          <w:szCs w:val="22"/>
        </w:rPr>
        <w:t xml:space="preserve">- plačilom za delo, </w:t>
      </w:r>
    </w:p>
    <w:p w14:paraId="423E78D5" w14:textId="77777777" w:rsidR="00B17071" w:rsidRPr="00E67176" w:rsidRDefault="00B17071" w:rsidP="00B17071">
      <w:pPr>
        <w:tabs>
          <w:tab w:val="left" w:pos="993"/>
          <w:tab w:val="left" w:pos="1560"/>
        </w:tabs>
        <w:ind w:left="567"/>
        <w:jc w:val="both"/>
        <w:rPr>
          <w:rFonts w:ascii="Arial Narrow" w:hAnsi="Arial Narrow"/>
          <w:sz w:val="22"/>
          <w:szCs w:val="22"/>
        </w:rPr>
      </w:pPr>
      <w:r w:rsidRPr="00E67176">
        <w:rPr>
          <w:rFonts w:ascii="Arial Narrow" w:hAnsi="Arial Narrow"/>
          <w:sz w:val="22"/>
          <w:szCs w:val="22"/>
        </w:rPr>
        <w:t xml:space="preserve">- delovnim časom, </w:t>
      </w:r>
    </w:p>
    <w:p w14:paraId="71AE5B6B" w14:textId="77777777" w:rsidR="00B17071" w:rsidRPr="00E67176" w:rsidRDefault="00B17071" w:rsidP="00B17071">
      <w:pPr>
        <w:tabs>
          <w:tab w:val="left" w:pos="993"/>
          <w:tab w:val="left" w:pos="1560"/>
        </w:tabs>
        <w:ind w:left="567"/>
        <w:jc w:val="both"/>
        <w:rPr>
          <w:rFonts w:ascii="Arial Narrow" w:hAnsi="Arial Narrow"/>
          <w:sz w:val="22"/>
          <w:szCs w:val="22"/>
        </w:rPr>
      </w:pPr>
      <w:r w:rsidRPr="00E67176">
        <w:rPr>
          <w:rFonts w:ascii="Arial Narrow" w:hAnsi="Arial Narrow"/>
          <w:sz w:val="22"/>
          <w:szCs w:val="22"/>
        </w:rPr>
        <w:t xml:space="preserve">- počitki, </w:t>
      </w:r>
    </w:p>
    <w:p w14:paraId="48F6021F" w14:textId="77777777" w:rsidR="00B17071" w:rsidRPr="00E67176" w:rsidRDefault="00B17071" w:rsidP="00B17071">
      <w:pPr>
        <w:tabs>
          <w:tab w:val="left" w:pos="993"/>
          <w:tab w:val="left" w:pos="1560"/>
        </w:tabs>
        <w:ind w:left="567"/>
        <w:jc w:val="both"/>
        <w:rPr>
          <w:rFonts w:ascii="Arial Narrow" w:hAnsi="Arial Narrow"/>
          <w:sz w:val="22"/>
          <w:szCs w:val="22"/>
        </w:rPr>
      </w:pPr>
      <w:r w:rsidRPr="00E67176">
        <w:rPr>
          <w:rFonts w:ascii="Arial Narrow" w:hAnsi="Arial Narrow"/>
          <w:sz w:val="22"/>
          <w:szCs w:val="22"/>
        </w:rPr>
        <w:lastRenderedPageBreak/>
        <w:t xml:space="preserve">- opravljanjem dela na podlagi pogodb civilnega prava kljub obstoju elementov delovnega razmerja ali - v zvezi z zaposlovanjem na črno </w:t>
      </w:r>
    </w:p>
    <w:p w14:paraId="20BC289E" w14:textId="77777777" w:rsidR="00B17071" w:rsidRPr="00E67176" w:rsidRDefault="00B17071" w:rsidP="00B17071">
      <w:pPr>
        <w:tabs>
          <w:tab w:val="left" w:pos="993"/>
          <w:tab w:val="left" w:pos="1560"/>
        </w:tabs>
        <w:ind w:left="567"/>
        <w:jc w:val="both"/>
        <w:rPr>
          <w:rFonts w:ascii="Arial Narrow" w:hAnsi="Arial Narrow"/>
          <w:sz w:val="22"/>
          <w:szCs w:val="22"/>
        </w:rPr>
      </w:pPr>
      <w:r w:rsidRPr="00E67176">
        <w:rPr>
          <w:rFonts w:ascii="Arial Narrow" w:hAnsi="Arial Narrow"/>
          <w:sz w:val="22"/>
          <w:szCs w:val="22"/>
        </w:rPr>
        <w:t xml:space="preserve">in za kateri mu je bila s pravnomočno odločitvijo ali več pravnomočnimi odločitvami izrečena globa za prekršek. </w:t>
      </w:r>
    </w:p>
    <w:p w14:paraId="6D6F0891" w14:textId="77777777" w:rsidR="00B17071" w:rsidRPr="00E67176" w:rsidRDefault="00B17071" w:rsidP="00B17071">
      <w:pPr>
        <w:tabs>
          <w:tab w:val="left" w:pos="993"/>
          <w:tab w:val="left" w:pos="1560"/>
        </w:tabs>
        <w:ind w:left="567"/>
        <w:jc w:val="both"/>
        <w:rPr>
          <w:rFonts w:ascii="Arial Narrow" w:hAnsi="Arial Narrow"/>
          <w:sz w:val="22"/>
          <w:szCs w:val="22"/>
        </w:rPr>
      </w:pPr>
      <w:r w:rsidRPr="00E67176">
        <w:rPr>
          <w:rFonts w:ascii="Arial Narrow" w:hAnsi="Arial Narrow"/>
          <w:sz w:val="22"/>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7A89457" w14:textId="77777777" w:rsidR="00B17071" w:rsidRPr="00E67176" w:rsidRDefault="00B17071" w:rsidP="00B17071">
      <w:pPr>
        <w:tabs>
          <w:tab w:val="left" w:pos="993"/>
          <w:tab w:val="left" w:pos="1560"/>
        </w:tabs>
        <w:jc w:val="both"/>
        <w:rPr>
          <w:rFonts w:ascii="Arial Narrow" w:hAnsi="Arial Narrow" w:cs="Arial"/>
          <w:iCs/>
          <w:sz w:val="22"/>
          <w:szCs w:val="22"/>
        </w:rPr>
      </w:pPr>
    </w:p>
    <w:p w14:paraId="794FBC92" w14:textId="77777777" w:rsidR="00B17071" w:rsidRPr="00E67176" w:rsidRDefault="00B17071" w:rsidP="00A55D4F">
      <w:pPr>
        <w:pStyle w:val="Odstavekseznama"/>
        <w:numPr>
          <w:ilvl w:val="1"/>
          <w:numId w:val="46"/>
        </w:numPr>
        <w:spacing w:line="260" w:lineRule="atLeast"/>
        <w:ind w:left="426"/>
        <w:jc w:val="both"/>
        <w:rPr>
          <w:rFonts w:ascii="Arial Narrow" w:hAnsi="Arial Narrow" w:cs="Arial"/>
          <w:sz w:val="22"/>
          <w:szCs w:val="22"/>
        </w:rPr>
      </w:pPr>
      <w:r w:rsidRPr="00E67176">
        <w:rPr>
          <w:rFonts w:ascii="Arial Narrow" w:hAnsi="Arial Narrow" w:cs="Arial"/>
          <w:sz w:val="22"/>
          <w:szCs w:val="22"/>
        </w:rPr>
        <w:t xml:space="preserve">Pogodba solidarno zavezuje vsakokratne pravne naslednike tudi v primeru organizacijskih oziroma    </w:t>
      </w:r>
    </w:p>
    <w:p w14:paraId="03022D9F" w14:textId="77777777" w:rsidR="00B17071" w:rsidRPr="00E67176" w:rsidRDefault="00B17071" w:rsidP="00B17071">
      <w:pPr>
        <w:rPr>
          <w:rFonts w:ascii="Arial Narrow" w:hAnsi="Arial Narrow" w:cs="Arial"/>
          <w:sz w:val="22"/>
          <w:szCs w:val="22"/>
        </w:rPr>
      </w:pPr>
      <w:r w:rsidRPr="00E67176">
        <w:rPr>
          <w:rFonts w:ascii="Arial Narrow" w:hAnsi="Arial Narrow" w:cs="Arial"/>
          <w:sz w:val="22"/>
          <w:szCs w:val="22"/>
        </w:rPr>
        <w:t xml:space="preserve">           statusno - lastninskih sprememb.</w:t>
      </w:r>
    </w:p>
    <w:p w14:paraId="059CD48D" w14:textId="77777777" w:rsidR="00B17071" w:rsidRPr="00E67176" w:rsidRDefault="00B17071" w:rsidP="00B17071">
      <w:pPr>
        <w:tabs>
          <w:tab w:val="num" w:pos="567"/>
        </w:tabs>
        <w:ind w:left="567" w:hanging="567"/>
        <w:jc w:val="both"/>
        <w:rPr>
          <w:rFonts w:ascii="Arial Narrow" w:hAnsi="Arial Narrow" w:cs="Arial"/>
          <w:sz w:val="22"/>
          <w:szCs w:val="22"/>
        </w:rPr>
      </w:pPr>
    </w:p>
    <w:p w14:paraId="6C92EA02" w14:textId="77777777" w:rsidR="00B17071" w:rsidRPr="00E67176" w:rsidRDefault="00B17071" w:rsidP="00B17071">
      <w:pPr>
        <w:jc w:val="both"/>
        <w:rPr>
          <w:rFonts w:ascii="Arial Narrow" w:hAnsi="Arial Narrow" w:cs="Arial"/>
          <w:sz w:val="22"/>
          <w:szCs w:val="22"/>
        </w:rPr>
      </w:pPr>
      <w:r w:rsidRPr="00E67176">
        <w:rPr>
          <w:rFonts w:ascii="Arial Narrow" w:hAnsi="Arial Narrow" w:cs="Arial"/>
          <w:sz w:val="22"/>
          <w:szCs w:val="22"/>
        </w:rPr>
        <w:t xml:space="preserve">9.5. Pogodba je sestavljena v treh enakih izvodih od katerih prejme naročnik dva (2) izvoda ter izvajalec en       </w:t>
      </w:r>
    </w:p>
    <w:p w14:paraId="5B2835D1" w14:textId="77777777" w:rsidR="00B17071" w:rsidRPr="00E67176" w:rsidRDefault="00B17071" w:rsidP="00B17071">
      <w:pPr>
        <w:jc w:val="both"/>
        <w:rPr>
          <w:rFonts w:ascii="Arial Narrow" w:hAnsi="Arial Narrow" w:cs="Arial"/>
          <w:sz w:val="22"/>
          <w:szCs w:val="22"/>
        </w:rPr>
      </w:pPr>
      <w:r w:rsidRPr="00E67176">
        <w:rPr>
          <w:rFonts w:ascii="Arial Narrow" w:hAnsi="Arial Narrow" w:cs="Arial"/>
          <w:sz w:val="22"/>
          <w:szCs w:val="22"/>
        </w:rPr>
        <w:t xml:space="preserve">       (1) izvod.</w:t>
      </w:r>
    </w:p>
    <w:p w14:paraId="30A58199" w14:textId="77777777" w:rsidR="00B17071" w:rsidRPr="00E67176" w:rsidRDefault="00B17071" w:rsidP="00B17071">
      <w:pPr>
        <w:jc w:val="both"/>
        <w:rPr>
          <w:rFonts w:ascii="Arial Narrow" w:hAnsi="Arial Narrow" w:cs="Arial"/>
          <w:sz w:val="22"/>
          <w:szCs w:val="22"/>
        </w:rPr>
      </w:pPr>
    </w:p>
    <w:p w14:paraId="586988EC" w14:textId="77777777" w:rsidR="00B17071" w:rsidRPr="00E67176" w:rsidRDefault="00B17071" w:rsidP="00A55D4F">
      <w:pPr>
        <w:pStyle w:val="Odstavekseznama"/>
        <w:numPr>
          <w:ilvl w:val="0"/>
          <w:numId w:val="46"/>
        </w:numPr>
        <w:spacing w:line="260" w:lineRule="atLeast"/>
        <w:jc w:val="both"/>
        <w:rPr>
          <w:rFonts w:ascii="Arial Narrow" w:hAnsi="Arial Narrow" w:cs="Arial"/>
          <w:b/>
          <w:bCs/>
          <w:sz w:val="22"/>
          <w:szCs w:val="22"/>
        </w:rPr>
      </w:pPr>
      <w:r w:rsidRPr="00E67176">
        <w:rPr>
          <w:rFonts w:ascii="Arial Narrow" w:hAnsi="Arial Narrow" w:cs="Arial"/>
          <w:b/>
          <w:bCs/>
          <w:sz w:val="22"/>
          <w:szCs w:val="22"/>
        </w:rPr>
        <w:t>PRILOGE</w:t>
      </w:r>
    </w:p>
    <w:p w14:paraId="63B6A45E" w14:textId="77777777" w:rsidR="00B17071" w:rsidRPr="00E67176" w:rsidRDefault="00B17071" w:rsidP="00B17071">
      <w:pPr>
        <w:rPr>
          <w:rFonts w:ascii="Arial Narrow" w:hAnsi="Arial Narrow" w:cs="Arial"/>
          <w:sz w:val="22"/>
          <w:szCs w:val="22"/>
        </w:rPr>
      </w:pPr>
    </w:p>
    <w:p w14:paraId="70CC93CB" w14:textId="3CA5A046" w:rsidR="00B17071" w:rsidRPr="00E67176" w:rsidRDefault="00B17071" w:rsidP="00A55D4F">
      <w:pPr>
        <w:pStyle w:val="Odstavekseznama"/>
        <w:numPr>
          <w:ilvl w:val="1"/>
          <w:numId w:val="47"/>
        </w:numPr>
        <w:spacing w:line="260" w:lineRule="atLeast"/>
        <w:jc w:val="both"/>
        <w:rPr>
          <w:rFonts w:ascii="Arial Narrow" w:hAnsi="Arial Narrow" w:cs="Arial"/>
          <w:sz w:val="22"/>
          <w:szCs w:val="22"/>
        </w:rPr>
      </w:pPr>
      <w:r w:rsidRPr="00E67176">
        <w:rPr>
          <w:rFonts w:ascii="Arial Narrow" w:hAnsi="Arial Narrow" w:cs="Arial"/>
          <w:sz w:val="22"/>
          <w:szCs w:val="22"/>
        </w:rPr>
        <w:t>Priloga</w:t>
      </w:r>
      <w:r w:rsidR="001610BF" w:rsidRPr="00E67176">
        <w:rPr>
          <w:rFonts w:ascii="Arial Narrow" w:hAnsi="Arial Narrow" w:cs="Arial"/>
          <w:sz w:val="22"/>
          <w:szCs w:val="22"/>
        </w:rPr>
        <w:t xml:space="preserve"> 1, ki</w:t>
      </w:r>
      <w:r w:rsidRPr="00E67176">
        <w:rPr>
          <w:rFonts w:ascii="Arial Narrow" w:hAnsi="Arial Narrow" w:cs="Arial"/>
          <w:sz w:val="22"/>
          <w:szCs w:val="22"/>
        </w:rPr>
        <w:t xml:space="preserve"> sledi v nadaljevanju </w:t>
      </w:r>
      <w:r w:rsidR="006964C0" w:rsidRPr="00E67176">
        <w:rPr>
          <w:rFonts w:ascii="Arial Narrow" w:hAnsi="Arial Narrow" w:cs="Arial"/>
          <w:sz w:val="22"/>
          <w:szCs w:val="22"/>
        </w:rPr>
        <w:t>je</w:t>
      </w:r>
      <w:r w:rsidRPr="00E67176">
        <w:rPr>
          <w:rFonts w:ascii="Arial Narrow" w:hAnsi="Arial Narrow" w:cs="Arial"/>
          <w:sz w:val="22"/>
          <w:szCs w:val="22"/>
        </w:rPr>
        <w:t xml:space="preserve"> sestavni del te pogodbe. </w:t>
      </w:r>
    </w:p>
    <w:p w14:paraId="734ED74B" w14:textId="77777777" w:rsidR="00B17071" w:rsidRPr="00E67176" w:rsidRDefault="00B17071" w:rsidP="00B17071">
      <w:pPr>
        <w:jc w:val="both"/>
        <w:rPr>
          <w:rFonts w:ascii="Arial Narrow" w:hAnsi="Arial Narrow"/>
          <w:b/>
          <w:sz w:val="22"/>
          <w:szCs w:val="22"/>
        </w:rPr>
      </w:pPr>
    </w:p>
    <w:p w14:paraId="32A63E86" w14:textId="77777777" w:rsidR="00B17071" w:rsidRPr="00E67176" w:rsidRDefault="00B17071" w:rsidP="00B17071">
      <w:pPr>
        <w:tabs>
          <w:tab w:val="left" w:pos="993"/>
          <w:tab w:val="left" w:pos="1560"/>
        </w:tabs>
        <w:jc w:val="both"/>
        <w:rPr>
          <w:rFonts w:ascii="Arial Narrow" w:hAnsi="Arial Narrow"/>
          <w:sz w:val="22"/>
          <w:szCs w:val="22"/>
        </w:rPr>
      </w:pPr>
      <w:r w:rsidRPr="00E67176">
        <w:rPr>
          <w:rFonts w:ascii="Arial Narrow" w:hAnsi="Arial Narrow"/>
          <w:sz w:val="22"/>
          <w:szCs w:val="22"/>
        </w:rPr>
        <w:t>Datum:</w:t>
      </w:r>
      <w:r w:rsidRPr="00E67176">
        <w:rPr>
          <w:rFonts w:ascii="Arial Narrow" w:hAnsi="Arial Narrow"/>
          <w:sz w:val="22"/>
          <w:szCs w:val="22"/>
        </w:rPr>
        <w:tab/>
      </w:r>
      <w:r w:rsidRPr="00E67176">
        <w:rPr>
          <w:rFonts w:ascii="Arial Narrow" w:hAnsi="Arial Narrow"/>
          <w:sz w:val="22"/>
          <w:szCs w:val="22"/>
        </w:rPr>
        <w:tab/>
      </w:r>
      <w:r w:rsidRPr="00E67176">
        <w:rPr>
          <w:rFonts w:ascii="Arial Narrow" w:hAnsi="Arial Narrow"/>
          <w:sz w:val="22"/>
          <w:szCs w:val="22"/>
        </w:rPr>
        <w:tab/>
      </w:r>
      <w:r w:rsidRPr="00E67176">
        <w:rPr>
          <w:rFonts w:ascii="Arial Narrow" w:hAnsi="Arial Narrow"/>
          <w:sz w:val="22"/>
          <w:szCs w:val="22"/>
        </w:rPr>
        <w:tab/>
      </w:r>
      <w:r w:rsidRPr="00E67176">
        <w:rPr>
          <w:rFonts w:ascii="Arial Narrow" w:hAnsi="Arial Narrow"/>
          <w:sz w:val="22"/>
          <w:szCs w:val="22"/>
        </w:rPr>
        <w:tab/>
        <w:t xml:space="preserve"> </w:t>
      </w:r>
      <w:r w:rsidRPr="00E67176">
        <w:rPr>
          <w:rFonts w:ascii="Arial Narrow" w:hAnsi="Arial Narrow"/>
          <w:sz w:val="22"/>
          <w:szCs w:val="22"/>
        </w:rPr>
        <w:tab/>
      </w:r>
      <w:r w:rsidRPr="00E67176">
        <w:rPr>
          <w:rFonts w:ascii="Arial Narrow" w:hAnsi="Arial Narrow"/>
          <w:sz w:val="22"/>
          <w:szCs w:val="22"/>
        </w:rPr>
        <w:tab/>
        <w:t>Datum:</w:t>
      </w:r>
    </w:p>
    <w:p w14:paraId="2EB97246" w14:textId="77777777" w:rsidR="00B17071" w:rsidRPr="00E67176" w:rsidRDefault="00B17071" w:rsidP="00B17071">
      <w:pPr>
        <w:tabs>
          <w:tab w:val="left" w:pos="993"/>
          <w:tab w:val="left" w:pos="1560"/>
        </w:tabs>
        <w:jc w:val="both"/>
        <w:rPr>
          <w:rFonts w:ascii="Arial Narrow" w:hAnsi="Arial Narrow"/>
          <w:sz w:val="22"/>
          <w:szCs w:val="22"/>
        </w:rPr>
      </w:pPr>
      <w:r w:rsidRPr="00E67176">
        <w:rPr>
          <w:rFonts w:ascii="Arial Narrow" w:hAnsi="Arial Narrow"/>
          <w:sz w:val="22"/>
          <w:szCs w:val="22"/>
        </w:rPr>
        <w:t xml:space="preserve">     </w:t>
      </w:r>
    </w:p>
    <w:p w14:paraId="1B61A7DF" w14:textId="77777777" w:rsidR="00B17071" w:rsidRPr="00E67176" w:rsidRDefault="00B17071" w:rsidP="00B17071">
      <w:pPr>
        <w:tabs>
          <w:tab w:val="left" w:pos="993"/>
          <w:tab w:val="left" w:pos="1560"/>
        </w:tabs>
        <w:jc w:val="both"/>
        <w:rPr>
          <w:rFonts w:ascii="Arial Narrow" w:hAnsi="Arial Narrow"/>
          <w:sz w:val="22"/>
          <w:szCs w:val="22"/>
        </w:rPr>
      </w:pPr>
      <w:r w:rsidRPr="00E67176">
        <w:rPr>
          <w:rFonts w:ascii="Arial Narrow" w:hAnsi="Arial Narrow"/>
          <w:b/>
          <w:sz w:val="22"/>
          <w:szCs w:val="22"/>
        </w:rPr>
        <w:t xml:space="preserve">DOBAVITELJ: </w:t>
      </w:r>
      <w:r w:rsidRPr="00E67176">
        <w:rPr>
          <w:rFonts w:ascii="Arial Narrow" w:hAnsi="Arial Narrow"/>
          <w:b/>
          <w:sz w:val="22"/>
          <w:szCs w:val="22"/>
        </w:rPr>
        <w:tab/>
      </w:r>
      <w:r w:rsidRPr="00E67176">
        <w:rPr>
          <w:rFonts w:ascii="Arial Narrow" w:hAnsi="Arial Narrow"/>
          <w:b/>
          <w:sz w:val="22"/>
          <w:szCs w:val="22"/>
        </w:rPr>
        <w:tab/>
      </w:r>
      <w:r w:rsidRPr="00E67176">
        <w:rPr>
          <w:rFonts w:ascii="Arial Narrow" w:hAnsi="Arial Narrow"/>
          <w:b/>
          <w:sz w:val="22"/>
          <w:szCs w:val="22"/>
        </w:rPr>
        <w:tab/>
        <w:t xml:space="preserve">                                        NAROČNIK:</w:t>
      </w:r>
    </w:p>
    <w:p w14:paraId="0C71D195" w14:textId="77777777" w:rsidR="00B17071" w:rsidRPr="00E67176" w:rsidRDefault="00B17071" w:rsidP="00B17071">
      <w:pPr>
        <w:tabs>
          <w:tab w:val="left" w:pos="993"/>
          <w:tab w:val="left" w:pos="1560"/>
        </w:tabs>
        <w:jc w:val="both"/>
        <w:rPr>
          <w:rFonts w:ascii="Arial Narrow" w:hAnsi="Arial Narrow"/>
          <w:b/>
          <w:sz w:val="22"/>
          <w:szCs w:val="22"/>
        </w:rPr>
      </w:pPr>
      <w:r w:rsidRPr="00E67176">
        <w:rPr>
          <w:rFonts w:ascii="Arial Narrow" w:hAnsi="Arial Narrow"/>
          <w:sz w:val="22"/>
          <w:szCs w:val="22"/>
        </w:rPr>
        <w:tab/>
      </w:r>
      <w:r w:rsidRPr="00E67176">
        <w:rPr>
          <w:rFonts w:ascii="Arial Narrow" w:hAnsi="Arial Narrow"/>
          <w:sz w:val="22"/>
          <w:szCs w:val="22"/>
        </w:rPr>
        <w:tab/>
        <w:t xml:space="preserve"> </w:t>
      </w:r>
      <w:r w:rsidRPr="00E67176">
        <w:rPr>
          <w:rFonts w:ascii="Arial Narrow" w:hAnsi="Arial Narrow"/>
          <w:sz w:val="22"/>
          <w:szCs w:val="22"/>
        </w:rPr>
        <w:tab/>
      </w:r>
      <w:r w:rsidRPr="00E67176">
        <w:rPr>
          <w:rFonts w:ascii="Arial Narrow" w:hAnsi="Arial Narrow"/>
          <w:sz w:val="22"/>
          <w:szCs w:val="22"/>
        </w:rPr>
        <w:tab/>
        <w:t xml:space="preserve">    </w:t>
      </w:r>
      <w:r w:rsidRPr="00E67176">
        <w:rPr>
          <w:rFonts w:ascii="Arial Narrow" w:hAnsi="Arial Narrow"/>
          <w:sz w:val="22"/>
          <w:szCs w:val="22"/>
        </w:rPr>
        <w:tab/>
        <w:t xml:space="preserve">                          </w:t>
      </w:r>
      <w:r w:rsidRPr="00E67176">
        <w:rPr>
          <w:rFonts w:ascii="Arial Narrow" w:hAnsi="Arial Narrow"/>
          <w:b/>
          <w:sz w:val="22"/>
          <w:szCs w:val="22"/>
        </w:rPr>
        <w:t xml:space="preserve">UNIVERZITETNI KLINIČNI CENTER   </w:t>
      </w:r>
    </w:p>
    <w:p w14:paraId="0582041E" w14:textId="77777777" w:rsidR="00B17071" w:rsidRPr="00E67176" w:rsidRDefault="00B17071" w:rsidP="00B17071">
      <w:pPr>
        <w:tabs>
          <w:tab w:val="left" w:pos="993"/>
          <w:tab w:val="left" w:pos="1560"/>
        </w:tabs>
        <w:jc w:val="both"/>
        <w:rPr>
          <w:rFonts w:ascii="Arial Narrow" w:hAnsi="Arial Narrow"/>
          <w:b/>
          <w:sz w:val="22"/>
          <w:szCs w:val="22"/>
        </w:rPr>
      </w:pPr>
      <w:r w:rsidRPr="00E67176">
        <w:rPr>
          <w:rFonts w:ascii="Arial Narrow" w:hAnsi="Arial Narrow"/>
          <w:b/>
          <w:sz w:val="22"/>
          <w:szCs w:val="22"/>
        </w:rPr>
        <w:tab/>
      </w:r>
      <w:r w:rsidRPr="00E67176">
        <w:rPr>
          <w:rFonts w:ascii="Arial Narrow" w:hAnsi="Arial Narrow"/>
          <w:b/>
          <w:sz w:val="22"/>
          <w:szCs w:val="22"/>
        </w:rPr>
        <w:tab/>
      </w:r>
      <w:r w:rsidRPr="00E67176">
        <w:rPr>
          <w:rFonts w:ascii="Arial Narrow" w:hAnsi="Arial Narrow"/>
          <w:b/>
          <w:sz w:val="22"/>
          <w:szCs w:val="22"/>
        </w:rPr>
        <w:tab/>
      </w:r>
      <w:r w:rsidRPr="00E67176">
        <w:rPr>
          <w:rFonts w:ascii="Arial Narrow" w:hAnsi="Arial Narrow"/>
          <w:b/>
          <w:sz w:val="22"/>
          <w:szCs w:val="22"/>
        </w:rPr>
        <w:tab/>
      </w:r>
      <w:r w:rsidRPr="00E67176">
        <w:rPr>
          <w:rFonts w:ascii="Arial Narrow" w:hAnsi="Arial Narrow"/>
          <w:b/>
          <w:sz w:val="22"/>
          <w:szCs w:val="22"/>
        </w:rPr>
        <w:tab/>
      </w:r>
      <w:r w:rsidRPr="00E67176">
        <w:rPr>
          <w:rFonts w:ascii="Arial Narrow" w:hAnsi="Arial Narrow"/>
          <w:b/>
          <w:sz w:val="22"/>
          <w:szCs w:val="22"/>
        </w:rPr>
        <w:tab/>
        <w:t xml:space="preserve">             LJUBLJANA</w:t>
      </w:r>
    </w:p>
    <w:p w14:paraId="67E4B535" w14:textId="77777777" w:rsidR="00B17071" w:rsidRPr="00E67176" w:rsidRDefault="00B17071" w:rsidP="00B17071">
      <w:pPr>
        <w:tabs>
          <w:tab w:val="left" w:pos="993"/>
          <w:tab w:val="left" w:pos="1560"/>
        </w:tabs>
        <w:jc w:val="both"/>
        <w:rPr>
          <w:rFonts w:ascii="Arial Narrow" w:hAnsi="Arial Narrow"/>
          <w:sz w:val="22"/>
          <w:szCs w:val="22"/>
        </w:rPr>
      </w:pPr>
      <w:r w:rsidRPr="00E67176">
        <w:rPr>
          <w:rFonts w:ascii="Arial Narrow" w:hAnsi="Arial Narrow"/>
          <w:sz w:val="22"/>
          <w:szCs w:val="22"/>
        </w:rPr>
        <w:tab/>
      </w:r>
      <w:r w:rsidRPr="00E67176">
        <w:rPr>
          <w:rFonts w:ascii="Arial Narrow" w:hAnsi="Arial Narrow"/>
          <w:sz w:val="22"/>
          <w:szCs w:val="22"/>
        </w:rPr>
        <w:tab/>
      </w:r>
      <w:r w:rsidRPr="00E67176">
        <w:rPr>
          <w:rFonts w:ascii="Arial Narrow" w:hAnsi="Arial Narrow"/>
          <w:sz w:val="22"/>
          <w:szCs w:val="22"/>
        </w:rPr>
        <w:tab/>
      </w:r>
      <w:r w:rsidRPr="00E67176">
        <w:rPr>
          <w:rFonts w:ascii="Arial Narrow" w:hAnsi="Arial Narrow"/>
          <w:sz w:val="22"/>
          <w:szCs w:val="22"/>
        </w:rPr>
        <w:tab/>
      </w:r>
      <w:r w:rsidRPr="00E67176">
        <w:rPr>
          <w:rFonts w:ascii="Arial Narrow" w:hAnsi="Arial Narrow"/>
          <w:sz w:val="22"/>
          <w:szCs w:val="22"/>
        </w:rPr>
        <w:tab/>
        <w:t xml:space="preserve">                           generalni direktor</w:t>
      </w:r>
    </w:p>
    <w:p w14:paraId="4C08A8F1" w14:textId="1622AC1D" w:rsidR="00B17071" w:rsidRPr="00E67176" w:rsidRDefault="00B17071" w:rsidP="00B17071">
      <w:pPr>
        <w:tabs>
          <w:tab w:val="left" w:pos="993"/>
          <w:tab w:val="left" w:pos="1560"/>
        </w:tabs>
        <w:jc w:val="both"/>
        <w:rPr>
          <w:rFonts w:ascii="Arial Narrow" w:hAnsi="Arial Narrow"/>
          <w:sz w:val="22"/>
          <w:szCs w:val="22"/>
        </w:rPr>
      </w:pPr>
      <w:r w:rsidRPr="00E67176">
        <w:rPr>
          <w:rFonts w:ascii="Arial Narrow" w:hAnsi="Arial Narrow"/>
          <w:sz w:val="22"/>
          <w:szCs w:val="22"/>
        </w:rPr>
        <w:t xml:space="preserve">                                                                                              </w:t>
      </w:r>
      <w:r w:rsidR="00B37C68">
        <w:rPr>
          <w:rFonts w:ascii="Arial Narrow" w:hAnsi="Arial Narrow"/>
          <w:sz w:val="22"/>
          <w:szCs w:val="22"/>
        </w:rPr>
        <w:t xml:space="preserve">   </w:t>
      </w:r>
      <w:r w:rsidRPr="00E67176">
        <w:rPr>
          <w:rFonts w:ascii="Arial Narrow" w:hAnsi="Arial Narrow"/>
          <w:sz w:val="22"/>
          <w:szCs w:val="22"/>
        </w:rPr>
        <w:t>Jože Golobič, univ. dipl. prav.</w:t>
      </w:r>
    </w:p>
    <w:p w14:paraId="0345F49B" w14:textId="77777777" w:rsidR="00B17071" w:rsidRPr="00E67176" w:rsidRDefault="00B17071" w:rsidP="00B17071">
      <w:pPr>
        <w:tabs>
          <w:tab w:val="left" w:pos="993"/>
          <w:tab w:val="left" w:pos="1560"/>
        </w:tabs>
        <w:jc w:val="both"/>
        <w:rPr>
          <w:rFonts w:ascii="Arial Narrow" w:hAnsi="Arial Narrow"/>
          <w:sz w:val="22"/>
          <w:szCs w:val="22"/>
        </w:rPr>
      </w:pPr>
    </w:p>
    <w:p w14:paraId="2DC583A0" w14:textId="584B95F5" w:rsidR="00B17071" w:rsidRPr="00E67176" w:rsidRDefault="00B17071" w:rsidP="00B17071">
      <w:pPr>
        <w:tabs>
          <w:tab w:val="left" w:pos="993"/>
          <w:tab w:val="left" w:pos="1560"/>
        </w:tabs>
        <w:jc w:val="both"/>
        <w:rPr>
          <w:rFonts w:ascii="Arial Narrow" w:hAnsi="Arial Narrow"/>
          <w:sz w:val="22"/>
          <w:szCs w:val="22"/>
        </w:rPr>
      </w:pPr>
    </w:p>
    <w:p w14:paraId="66C4AB52" w14:textId="21ED6865" w:rsidR="000B5B67" w:rsidRPr="00E67176" w:rsidRDefault="000B5B67" w:rsidP="00B17071">
      <w:pPr>
        <w:tabs>
          <w:tab w:val="left" w:pos="993"/>
          <w:tab w:val="left" w:pos="1560"/>
        </w:tabs>
        <w:jc w:val="both"/>
        <w:rPr>
          <w:rFonts w:ascii="Arial Narrow" w:hAnsi="Arial Narrow"/>
          <w:sz w:val="22"/>
          <w:szCs w:val="22"/>
        </w:rPr>
      </w:pPr>
    </w:p>
    <w:p w14:paraId="2BCAAAFB" w14:textId="190E332E" w:rsidR="000B5B67" w:rsidRPr="00E67176" w:rsidRDefault="000B5B67" w:rsidP="00B17071">
      <w:pPr>
        <w:tabs>
          <w:tab w:val="left" w:pos="993"/>
          <w:tab w:val="left" w:pos="1560"/>
        </w:tabs>
        <w:jc w:val="both"/>
        <w:rPr>
          <w:rFonts w:ascii="Arial Narrow" w:hAnsi="Arial Narrow"/>
          <w:sz w:val="22"/>
          <w:szCs w:val="22"/>
        </w:rPr>
      </w:pPr>
    </w:p>
    <w:p w14:paraId="50CE36F0" w14:textId="121E7D1E" w:rsidR="000B5B67" w:rsidRPr="00E67176" w:rsidRDefault="000B5B67" w:rsidP="00B17071">
      <w:pPr>
        <w:tabs>
          <w:tab w:val="left" w:pos="993"/>
          <w:tab w:val="left" w:pos="1560"/>
        </w:tabs>
        <w:jc w:val="both"/>
        <w:rPr>
          <w:rFonts w:ascii="Arial Narrow" w:hAnsi="Arial Narrow"/>
          <w:sz w:val="22"/>
          <w:szCs w:val="22"/>
        </w:rPr>
      </w:pPr>
    </w:p>
    <w:p w14:paraId="36B298E7" w14:textId="7CA0A7D0" w:rsidR="000B5B67" w:rsidRPr="00E67176" w:rsidRDefault="000B5B67" w:rsidP="00B17071">
      <w:pPr>
        <w:tabs>
          <w:tab w:val="left" w:pos="993"/>
          <w:tab w:val="left" w:pos="1560"/>
        </w:tabs>
        <w:jc w:val="both"/>
        <w:rPr>
          <w:rFonts w:ascii="Arial Narrow" w:hAnsi="Arial Narrow"/>
          <w:sz w:val="22"/>
          <w:szCs w:val="22"/>
        </w:rPr>
      </w:pPr>
    </w:p>
    <w:p w14:paraId="3A52C4DC" w14:textId="1456EDC9" w:rsidR="000B5B67" w:rsidRPr="00E67176" w:rsidRDefault="000B5B67" w:rsidP="00B17071">
      <w:pPr>
        <w:tabs>
          <w:tab w:val="left" w:pos="993"/>
          <w:tab w:val="left" w:pos="1560"/>
        </w:tabs>
        <w:jc w:val="both"/>
        <w:rPr>
          <w:rFonts w:ascii="Arial Narrow" w:hAnsi="Arial Narrow"/>
          <w:sz w:val="22"/>
          <w:szCs w:val="22"/>
        </w:rPr>
      </w:pPr>
    </w:p>
    <w:p w14:paraId="65ED04E5" w14:textId="50E1ACF7" w:rsidR="000B5B67" w:rsidRPr="00E67176" w:rsidRDefault="000B5B67" w:rsidP="00B17071">
      <w:pPr>
        <w:tabs>
          <w:tab w:val="left" w:pos="993"/>
          <w:tab w:val="left" w:pos="1560"/>
        </w:tabs>
        <w:jc w:val="both"/>
        <w:rPr>
          <w:rFonts w:ascii="Arial Narrow" w:hAnsi="Arial Narrow"/>
          <w:sz w:val="22"/>
          <w:szCs w:val="22"/>
        </w:rPr>
      </w:pPr>
    </w:p>
    <w:p w14:paraId="7CB56F85" w14:textId="578441D1" w:rsidR="000B5B67" w:rsidRPr="00E67176" w:rsidRDefault="000B5B67" w:rsidP="00B17071">
      <w:pPr>
        <w:tabs>
          <w:tab w:val="left" w:pos="993"/>
          <w:tab w:val="left" w:pos="1560"/>
        </w:tabs>
        <w:jc w:val="both"/>
        <w:rPr>
          <w:rFonts w:ascii="Arial Narrow" w:hAnsi="Arial Narrow"/>
          <w:sz w:val="22"/>
          <w:szCs w:val="22"/>
        </w:rPr>
      </w:pPr>
    </w:p>
    <w:p w14:paraId="07DDDC8D" w14:textId="6562B6BB" w:rsidR="000B5B67" w:rsidRPr="00E67176" w:rsidRDefault="000B5B67" w:rsidP="00B17071">
      <w:pPr>
        <w:tabs>
          <w:tab w:val="left" w:pos="993"/>
          <w:tab w:val="left" w:pos="1560"/>
        </w:tabs>
        <w:jc w:val="both"/>
        <w:rPr>
          <w:rFonts w:ascii="Arial Narrow" w:hAnsi="Arial Narrow"/>
          <w:sz w:val="22"/>
          <w:szCs w:val="22"/>
        </w:rPr>
      </w:pPr>
    </w:p>
    <w:p w14:paraId="170915E7" w14:textId="5299FCF5" w:rsidR="000B5B67" w:rsidRPr="00E67176" w:rsidRDefault="000B5B67" w:rsidP="00B17071">
      <w:pPr>
        <w:tabs>
          <w:tab w:val="left" w:pos="993"/>
          <w:tab w:val="left" w:pos="1560"/>
        </w:tabs>
        <w:jc w:val="both"/>
        <w:rPr>
          <w:rFonts w:ascii="Arial Narrow" w:hAnsi="Arial Narrow"/>
          <w:sz w:val="22"/>
          <w:szCs w:val="22"/>
        </w:rPr>
      </w:pPr>
    </w:p>
    <w:p w14:paraId="788A2C20" w14:textId="67CBC1C2" w:rsidR="000B5B67" w:rsidRPr="00E67176" w:rsidRDefault="000B5B67" w:rsidP="00B17071">
      <w:pPr>
        <w:tabs>
          <w:tab w:val="left" w:pos="993"/>
          <w:tab w:val="left" w:pos="1560"/>
        </w:tabs>
        <w:jc w:val="both"/>
        <w:rPr>
          <w:rFonts w:ascii="Arial Narrow" w:hAnsi="Arial Narrow"/>
          <w:sz w:val="22"/>
          <w:szCs w:val="22"/>
        </w:rPr>
      </w:pPr>
    </w:p>
    <w:p w14:paraId="0ED50C51" w14:textId="1E4634ED" w:rsidR="000B5B67" w:rsidRPr="00E67176" w:rsidRDefault="000B5B67" w:rsidP="00B17071">
      <w:pPr>
        <w:tabs>
          <w:tab w:val="left" w:pos="993"/>
          <w:tab w:val="left" w:pos="1560"/>
        </w:tabs>
        <w:jc w:val="both"/>
        <w:rPr>
          <w:rFonts w:ascii="Arial Narrow" w:hAnsi="Arial Narrow"/>
          <w:sz w:val="22"/>
          <w:szCs w:val="22"/>
        </w:rPr>
      </w:pPr>
    </w:p>
    <w:p w14:paraId="0669361A" w14:textId="0D4D3A4C" w:rsidR="000B5B67" w:rsidRPr="00E67176" w:rsidRDefault="000B5B67" w:rsidP="00B17071">
      <w:pPr>
        <w:tabs>
          <w:tab w:val="left" w:pos="993"/>
          <w:tab w:val="left" w:pos="1560"/>
        </w:tabs>
        <w:jc w:val="both"/>
        <w:rPr>
          <w:rFonts w:ascii="Arial Narrow" w:hAnsi="Arial Narrow"/>
          <w:sz w:val="22"/>
          <w:szCs w:val="22"/>
        </w:rPr>
      </w:pPr>
    </w:p>
    <w:p w14:paraId="66C22796" w14:textId="41758540" w:rsidR="000B5B67" w:rsidRPr="00E67176" w:rsidRDefault="000B5B67" w:rsidP="00B17071">
      <w:pPr>
        <w:tabs>
          <w:tab w:val="left" w:pos="993"/>
          <w:tab w:val="left" w:pos="1560"/>
        </w:tabs>
        <w:jc w:val="both"/>
        <w:rPr>
          <w:rFonts w:ascii="Arial Narrow" w:hAnsi="Arial Narrow"/>
          <w:sz w:val="22"/>
          <w:szCs w:val="22"/>
        </w:rPr>
      </w:pPr>
    </w:p>
    <w:p w14:paraId="5485C755" w14:textId="2B3CF4FA" w:rsidR="000B5B67" w:rsidRPr="00E67176" w:rsidRDefault="000B5B67" w:rsidP="00B17071">
      <w:pPr>
        <w:tabs>
          <w:tab w:val="left" w:pos="993"/>
          <w:tab w:val="left" w:pos="1560"/>
        </w:tabs>
        <w:jc w:val="both"/>
        <w:rPr>
          <w:rFonts w:ascii="Arial Narrow" w:hAnsi="Arial Narrow"/>
          <w:sz w:val="22"/>
          <w:szCs w:val="22"/>
        </w:rPr>
      </w:pPr>
    </w:p>
    <w:p w14:paraId="5C8EE047" w14:textId="703EEC3E" w:rsidR="000B5B67" w:rsidRPr="00E67176" w:rsidRDefault="000B5B67" w:rsidP="00B17071">
      <w:pPr>
        <w:tabs>
          <w:tab w:val="left" w:pos="993"/>
          <w:tab w:val="left" w:pos="1560"/>
        </w:tabs>
        <w:jc w:val="both"/>
        <w:rPr>
          <w:rFonts w:ascii="Arial Narrow" w:hAnsi="Arial Narrow"/>
          <w:sz w:val="22"/>
          <w:szCs w:val="22"/>
        </w:rPr>
      </w:pPr>
    </w:p>
    <w:p w14:paraId="38F9E84E" w14:textId="6651D3D2" w:rsidR="000B5B67" w:rsidRPr="00E67176" w:rsidRDefault="000B5B67" w:rsidP="00B17071">
      <w:pPr>
        <w:tabs>
          <w:tab w:val="left" w:pos="993"/>
          <w:tab w:val="left" w:pos="1560"/>
        </w:tabs>
        <w:jc w:val="both"/>
        <w:rPr>
          <w:rFonts w:ascii="Arial Narrow" w:hAnsi="Arial Narrow"/>
          <w:sz w:val="22"/>
          <w:szCs w:val="22"/>
        </w:rPr>
      </w:pPr>
    </w:p>
    <w:p w14:paraId="6C38172C" w14:textId="3EDDE4CD" w:rsidR="000B5B67" w:rsidRPr="00E67176" w:rsidRDefault="000B5B67" w:rsidP="00B17071">
      <w:pPr>
        <w:tabs>
          <w:tab w:val="left" w:pos="993"/>
          <w:tab w:val="left" w:pos="1560"/>
        </w:tabs>
        <w:jc w:val="both"/>
        <w:rPr>
          <w:rFonts w:ascii="Arial Narrow" w:hAnsi="Arial Narrow"/>
          <w:sz w:val="22"/>
          <w:szCs w:val="22"/>
        </w:rPr>
      </w:pPr>
    </w:p>
    <w:p w14:paraId="619F6303" w14:textId="53A9541A" w:rsidR="000B5B67" w:rsidRDefault="000B5B67" w:rsidP="00B17071">
      <w:pPr>
        <w:tabs>
          <w:tab w:val="left" w:pos="993"/>
          <w:tab w:val="left" w:pos="1560"/>
        </w:tabs>
        <w:jc w:val="both"/>
        <w:rPr>
          <w:rFonts w:ascii="Arial Narrow" w:hAnsi="Arial Narrow"/>
          <w:sz w:val="22"/>
          <w:szCs w:val="22"/>
        </w:rPr>
      </w:pPr>
    </w:p>
    <w:p w14:paraId="220C5DE3" w14:textId="4F7A8B48" w:rsidR="00732D34" w:rsidRDefault="00732D34" w:rsidP="00B17071">
      <w:pPr>
        <w:tabs>
          <w:tab w:val="left" w:pos="993"/>
          <w:tab w:val="left" w:pos="1560"/>
        </w:tabs>
        <w:jc w:val="both"/>
        <w:rPr>
          <w:rFonts w:ascii="Arial Narrow" w:hAnsi="Arial Narrow"/>
          <w:sz w:val="22"/>
          <w:szCs w:val="22"/>
        </w:rPr>
      </w:pPr>
    </w:p>
    <w:p w14:paraId="2B3E1D61" w14:textId="08F9CC03" w:rsidR="00732D34" w:rsidRDefault="00732D34" w:rsidP="00B17071">
      <w:pPr>
        <w:tabs>
          <w:tab w:val="left" w:pos="993"/>
          <w:tab w:val="left" w:pos="1560"/>
        </w:tabs>
        <w:jc w:val="both"/>
        <w:rPr>
          <w:rFonts w:ascii="Arial Narrow" w:hAnsi="Arial Narrow"/>
          <w:sz w:val="22"/>
          <w:szCs w:val="22"/>
        </w:rPr>
      </w:pPr>
    </w:p>
    <w:p w14:paraId="72144449" w14:textId="77777777" w:rsidR="00732D34" w:rsidRPr="00E67176" w:rsidRDefault="00732D34" w:rsidP="00B17071">
      <w:pPr>
        <w:tabs>
          <w:tab w:val="left" w:pos="993"/>
          <w:tab w:val="left" w:pos="1560"/>
        </w:tabs>
        <w:jc w:val="both"/>
        <w:rPr>
          <w:rFonts w:ascii="Arial Narrow" w:hAnsi="Arial Narrow"/>
          <w:sz w:val="22"/>
          <w:szCs w:val="22"/>
        </w:rPr>
      </w:pPr>
    </w:p>
    <w:p w14:paraId="1C1ABE80" w14:textId="490AF23E" w:rsidR="000B5B67" w:rsidRPr="00E67176" w:rsidRDefault="000B5B67" w:rsidP="00B17071">
      <w:pPr>
        <w:tabs>
          <w:tab w:val="left" w:pos="993"/>
          <w:tab w:val="left" w:pos="1560"/>
        </w:tabs>
        <w:jc w:val="both"/>
        <w:rPr>
          <w:rFonts w:ascii="Arial Narrow" w:hAnsi="Arial Narrow"/>
          <w:sz w:val="22"/>
          <w:szCs w:val="22"/>
        </w:rPr>
      </w:pPr>
    </w:p>
    <w:p w14:paraId="43FC01C6" w14:textId="35DCED2F" w:rsidR="000B5B67" w:rsidRPr="00E67176" w:rsidRDefault="000B5B67" w:rsidP="00B17071">
      <w:pPr>
        <w:tabs>
          <w:tab w:val="left" w:pos="993"/>
          <w:tab w:val="left" w:pos="1560"/>
        </w:tabs>
        <w:jc w:val="both"/>
        <w:rPr>
          <w:rFonts w:ascii="Arial Narrow" w:hAnsi="Arial Narrow"/>
          <w:sz w:val="22"/>
          <w:szCs w:val="22"/>
        </w:rPr>
      </w:pPr>
    </w:p>
    <w:p w14:paraId="7783FF42" w14:textId="77777777" w:rsidR="000B5B67" w:rsidRPr="00E67176" w:rsidRDefault="000B5B67" w:rsidP="00B17071">
      <w:pPr>
        <w:tabs>
          <w:tab w:val="left" w:pos="993"/>
          <w:tab w:val="left" w:pos="1560"/>
        </w:tabs>
        <w:jc w:val="both"/>
        <w:rPr>
          <w:rFonts w:ascii="Arial Narrow" w:hAnsi="Arial Narrow"/>
          <w:sz w:val="22"/>
          <w:szCs w:val="22"/>
        </w:rPr>
      </w:pPr>
    </w:p>
    <w:p w14:paraId="6A90525B" w14:textId="77777777" w:rsidR="00B17071" w:rsidRPr="00E67176" w:rsidRDefault="00B17071" w:rsidP="00B17071">
      <w:pPr>
        <w:pBdr>
          <w:top w:val="single" w:sz="4" w:space="1" w:color="auto"/>
          <w:left w:val="single" w:sz="4" w:space="3" w:color="auto"/>
          <w:bottom w:val="single" w:sz="4" w:space="1" w:color="auto"/>
          <w:right w:val="single" w:sz="4" w:space="4" w:color="auto"/>
        </w:pBdr>
        <w:rPr>
          <w:rFonts w:ascii="Arial Narrow" w:hAnsi="Arial Narrow" w:cs="Arial"/>
          <w:b/>
          <w:sz w:val="22"/>
          <w:szCs w:val="22"/>
        </w:rPr>
      </w:pPr>
      <w:r w:rsidRPr="00E67176">
        <w:rPr>
          <w:rFonts w:ascii="Arial Narrow" w:hAnsi="Arial Narrow" w:cs="Arial"/>
          <w:b/>
          <w:smallCaps/>
          <w:sz w:val="22"/>
          <w:szCs w:val="22"/>
        </w:rPr>
        <w:lastRenderedPageBreak/>
        <w:t>priloga</w:t>
      </w:r>
      <w:r w:rsidRPr="00E67176">
        <w:rPr>
          <w:rFonts w:ascii="Arial Narrow" w:hAnsi="Arial Narrow" w:cs="Arial"/>
          <w:b/>
          <w:sz w:val="22"/>
          <w:szCs w:val="22"/>
        </w:rPr>
        <w:t xml:space="preserve"> 1                                                                                                                  </w:t>
      </w:r>
      <w:r w:rsidRPr="00E67176">
        <w:rPr>
          <w:rFonts w:ascii="Arial Narrow" w:hAnsi="Arial Narrow" w:cs="Arial"/>
          <w:b/>
          <w:smallCaps/>
          <w:sz w:val="22"/>
          <w:szCs w:val="22"/>
        </w:rPr>
        <w:t xml:space="preserve">specifikacija opreme  </w:t>
      </w:r>
    </w:p>
    <w:p w14:paraId="3DB45E80" w14:textId="77777777" w:rsidR="00B17071" w:rsidRPr="00E67176" w:rsidRDefault="00B17071" w:rsidP="00B17071">
      <w:pPr>
        <w:rPr>
          <w:rFonts w:ascii="Arial Narrow" w:hAnsi="Arial Narrow" w:cs="Arial"/>
          <w:sz w:val="22"/>
          <w:szCs w:val="22"/>
        </w:rPr>
      </w:pPr>
    </w:p>
    <w:p w14:paraId="4B9A2E7D" w14:textId="77777777" w:rsidR="00B17071" w:rsidRPr="00E67176" w:rsidRDefault="00B17071" w:rsidP="00B17071">
      <w:pPr>
        <w:rPr>
          <w:rFonts w:ascii="Arial Narrow" w:hAnsi="Arial Narrow" w:cs="Arial"/>
          <w:iCs/>
          <w:sz w:val="22"/>
          <w:szCs w:val="22"/>
        </w:rPr>
      </w:pPr>
      <w:r w:rsidRPr="00E67176">
        <w:rPr>
          <w:rFonts w:ascii="Arial Narrow" w:hAnsi="Arial Narrow" w:cs="Arial"/>
          <w:iCs/>
          <w:sz w:val="22"/>
          <w:szCs w:val="22"/>
        </w:rPr>
        <w:t>Specifikacija opreme po ponudbi/predračunu št.: ___________________________</w:t>
      </w:r>
    </w:p>
    <w:p w14:paraId="74F65104" w14:textId="77777777" w:rsidR="00B17071" w:rsidRPr="00E67176" w:rsidRDefault="00B17071" w:rsidP="00B17071">
      <w:pPr>
        <w:tabs>
          <w:tab w:val="left" w:pos="993"/>
          <w:tab w:val="left" w:pos="1560"/>
        </w:tabs>
        <w:ind w:left="360"/>
        <w:jc w:val="both"/>
        <w:rPr>
          <w:rFonts w:ascii="Arial Narrow" w:hAnsi="Arial Narrow"/>
          <w:b/>
          <w:bCs/>
          <w:sz w:val="22"/>
          <w:szCs w:val="22"/>
        </w:rPr>
      </w:pPr>
    </w:p>
    <w:p w14:paraId="288EFDF7" w14:textId="77777777" w:rsidR="00B17071" w:rsidRPr="00E67176" w:rsidRDefault="00B17071" w:rsidP="00B17071">
      <w:pPr>
        <w:jc w:val="both"/>
        <w:rPr>
          <w:rFonts w:ascii="Arial Narrow" w:hAnsi="Arial Narrow"/>
          <w:sz w:val="22"/>
          <w:szCs w:val="22"/>
        </w:rPr>
      </w:pPr>
    </w:p>
    <w:p w14:paraId="10B1BBC8" w14:textId="77777777" w:rsidR="00B17071" w:rsidRPr="00E67176" w:rsidRDefault="00B17071" w:rsidP="00B17071">
      <w:pPr>
        <w:jc w:val="both"/>
        <w:rPr>
          <w:rFonts w:ascii="Arial Narrow" w:hAnsi="Arial Narrow"/>
          <w:sz w:val="22"/>
          <w:szCs w:val="22"/>
        </w:rPr>
      </w:pPr>
    </w:p>
    <w:p w14:paraId="0D7DB356" w14:textId="77777777" w:rsidR="00B17071" w:rsidRPr="00E67176" w:rsidRDefault="00B17071" w:rsidP="00B17071">
      <w:pPr>
        <w:jc w:val="both"/>
        <w:rPr>
          <w:rFonts w:ascii="Arial Narrow" w:hAnsi="Arial Narrow"/>
          <w:sz w:val="22"/>
          <w:szCs w:val="22"/>
        </w:rPr>
      </w:pPr>
    </w:p>
    <w:p w14:paraId="2A55AF41" w14:textId="77777777" w:rsidR="00B17071" w:rsidRPr="00E67176" w:rsidRDefault="00B17071" w:rsidP="00B17071">
      <w:pPr>
        <w:jc w:val="both"/>
        <w:rPr>
          <w:rFonts w:ascii="Arial Narrow" w:hAnsi="Arial Narrow"/>
          <w:sz w:val="22"/>
          <w:szCs w:val="22"/>
        </w:rPr>
      </w:pPr>
    </w:p>
    <w:p w14:paraId="34310F41" w14:textId="77777777" w:rsidR="00B17071" w:rsidRPr="00E67176" w:rsidRDefault="00B17071" w:rsidP="00B17071">
      <w:pPr>
        <w:jc w:val="both"/>
        <w:rPr>
          <w:rFonts w:ascii="Arial Narrow" w:hAnsi="Arial Narrow"/>
          <w:sz w:val="22"/>
          <w:szCs w:val="22"/>
        </w:rPr>
      </w:pPr>
    </w:p>
    <w:p w14:paraId="592304C2" w14:textId="77777777" w:rsidR="00B17071" w:rsidRPr="00E67176" w:rsidRDefault="00B17071" w:rsidP="00B17071">
      <w:pPr>
        <w:jc w:val="both"/>
        <w:rPr>
          <w:rFonts w:ascii="Arial Narrow" w:hAnsi="Arial Narrow"/>
          <w:sz w:val="22"/>
          <w:szCs w:val="22"/>
        </w:rPr>
      </w:pPr>
    </w:p>
    <w:p w14:paraId="2F7A5FA4" w14:textId="77777777" w:rsidR="00B17071" w:rsidRPr="00E67176" w:rsidRDefault="00B17071" w:rsidP="00B17071">
      <w:pPr>
        <w:jc w:val="both"/>
        <w:rPr>
          <w:rFonts w:ascii="Arial Narrow" w:hAnsi="Arial Narrow"/>
          <w:sz w:val="22"/>
          <w:szCs w:val="22"/>
        </w:rPr>
      </w:pPr>
    </w:p>
    <w:p w14:paraId="04B3F644" w14:textId="77777777" w:rsidR="00B17071" w:rsidRPr="00E67176" w:rsidRDefault="00B17071" w:rsidP="00B17071">
      <w:pPr>
        <w:jc w:val="both"/>
        <w:rPr>
          <w:rFonts w:ascii="Arial Narrow" w:hAnsi="Arial Narrow"/>
          <w:sz w:val="22"/>
          <w:szCs w:val="22"/>
        </w:rPr>
      </w:pPr>
    </w:p>
    <w:p w14:paraId="06FB4076" w14:textId="77777777" w:rsidR="00B17071" w:rsidRPr="00E67176" w:rsidRDefault="00B17071" w:rsidP="00B17071">
      <w:pPr>
        <w:jc w:val="both"/>
        <w:rPr>
          <w:rFonts w:ascii="Arial Narrow" w:hAnsi="Arial Narrow"/>
          <w:sz w:val="22"/>
          <w:szCs w:val="22"/>
        </w:rPr>
      </w:pPr>
    </w:p>
    <w:p w14:paraId="6FE4935B" w14:textId="77777777" w:rsidR="00B17071" w:rsidRPr="00E67176" w:rsidRDefault="00B17071" w:rsidP="00B17071">
      <w:pPr>
        <w:jc w:val="both"/>
        <w:rPr>
          <w:rFonts w:ascii="Arial Narrow" w:hAnsi="Arial Narrow"/>
          <w:sz w:val="22"/>
          <w:szCs w:val="22"/>
        </w:rPr>
      </w:pPr>
    </w:p>
    <w:p w14:paraId="2EF5F582" w14:textId="77777777" w:rsidR="00B17071" w:rsidRPr="00E67176" w:rsidRDefault="00B17071" w:rsidP="00B17071">
      <w:pPr>
        <w:jc w:val="both"/>
        <w:rPr>
          <w:rFonts w:ascii="Arial Narrow" w:hAnsi="Arial Narrow"/>
          <w:sz w:val="22"/>
          <w:szCs w:val="22"/>
        </w:rPr>
      </w:pPr>
    </w:p>
    <w:p w14:paraId="2CD841FC" w14:textId="77777777" w:rsidR="00B17071" w:rsidRPr="00E67176" w:rsidRDefault="00B17071" w:rsidP="00B17071">
      <w:pPr>
        <w:jc w:val="both"/>
        <w:rPr>
          <w:rFonts w:ascii="Arial Narrow" w:hAnsi="Arial Narrow"/>
          <w:sz w:val="22"/>
          <w:szCs w:val="22"/>
        </w:rPr>
      </w:pPr>
    </w:p>
    <w:p w14:paraId="6A969C6F" w14:textId="37A8BFFB" w:rsidR="00B12AF5" w:rsidRPr="00E67176" w:rsidRDefault="00B12AF5" w:rsidP="00B17071">
      <w:pPr>
        <w:jc w:val="both"/>
        <w:rPr>
          <w:rFonts w:ascii="Arial Narrow" w:hAnsi="Arial Narrow"/>
          <w:sz w:val="22"/>
          <w:szCs w:val="22"/>
        </w:rPr>
      </w:pPr>
    </w:p>
    <w:p w14:paraId="4F081D55" w14:textId="3ED408AC" w:rsidR="000E3CEC" w:rsidRPr="00E67176" w:rsidRDefault="000E3CEC" w:rsidP="00E57AC6">
      <w:pPr>
        <w:jc w:val="both"/>
        <w:rPr>
          <w:rFonts w:ascii="Arial Narrow" w:hAnsi="Arial Narrow" w:cs="Arial"/>
          <w:b/>
          <w:sz w:val="22"/>
          <w:szCs w:val="22"/>
        </w:rPr>
      </w:pPr>
    </w:p>
    <w:p w14:paraId="675D773D" w14:textId="07B44750" w:rsidR="001942FF" w:rsidRPr="00E67176" w:rsidRDefault="001942FF" w:rsidP="00E57AC6">
      <w:pPr>
        <w:jc w:val="both"/>
        <w:rPr>
          <w:rFonts w:ascii="Arial Narrow" w:hAnsi="Arial Narrow" w:cs="Arial"/>
          <w:b/>
          <w:sz w:val="22"/>
          <w:szCs w:val="22"/>
        </w:rPr>
      </w:pPr>
    </w:p>
    <w:p w14:paraId="2A208DF9" w14:textId="3DF34EFE" w:rsidR="001942FF" w:rsidRPr="00E67176" w:rsidRDefault="001942FF" w:rsidP="00E57AC6">
      <w:pPr>
        <w:jc w:val="both"/>
        <w:rPr>
          <w:rFonts w:ascii="Arial Narrow" w:hAnsi="Arial Narrow" w:cs="Arial"/>
          <w:b/>
          <w:sz w:val="22"/>
          <w:szCs w:val="22"/>
        </w:rPr>
      </w:pPr>
    </w:p>
    <w:p w14:paraId="3A2A2F54" w14:textId="7F66872C" w:rsidR="001942FF" w:rsidRPr="00E67176" w:rsidRDefault="001942FF" w:rsidP="00E57AC6">
      <w:pPr>
        <w:jc w:val="both"/>
        <w:rPr>
          <w:rFonts w:ascii="Arial Narrow" w:hAnsi="Arial Narrow" w:cs="Arial"/>
          <w:b/>
          <w:sz w:val="22"/>
          <w:szCs w:val="22"/>
        </w:rPr>
      </w:pPr>
    </w:p>
    <w:p w14:paraId="1B5CA523" w14:textId="4C37F6D2" w:rsidR="001942FF" w:rsidRPr="00E67176" w:rsidRDefault="001942FF" w:rsidP="00E57AC6">
      <w:pPr>
        <w:jc w:val="both"/>
        <w:rPr>
          <w:rFonts w:ascii="Arial Narrow" w:hAnsi="Arial Narrow" w:cs="Arial"/>
          <w:b/>
          <w:sz w:val="22"/>
          <w:szCs w:val="22"/>
        </w:rPr>
      </w:pPr>
    </w:p>
    <w:p w14:paraId="1A04BE98" w14:textId="43107AB3" w:rsidR="001942FF" w:rsidRPr="00E67176" w:rsidRDefault="001942FF" w:rsidP="00E57AC6">
      <w:pPr>
        <w:jc w:val="both"/>
        <w:rPr>
          <w:rFonts w:ascii="Arial Narrow" w:hAnsi="Arial Narrow" w:cs="Arial"/>
          <w:b/>
          <w:sz w:val="22"/>
          <w:szCs w:val="22"/>
        </w:rPr>
      </w:pPr>
    </w:p>
    <w:p w14:paraId="6A4008AE" w14:textId="3599EB61" w:rsidR="001942FF" w:rsidRPr="00E67176" w:rsidRDefault="001942FF" w:rsidP="00E57AC6">
      <w:pPr>
        <w:jc w:val="both"/>
        <w:rPr>
          <w:rFonts w:ascii="Arial Narrow" w:hAnsi="Arial Narrow" w:cs="Arial"/>
          <w:b/>
          <w:sz w:val="22"/>
          <w:szCs w:val="22"/>
        </w:rPr>
      </w:pPr>
    </w:p>
    <w:p w14:paraId="6CE7BEDA" w14:textId="1191B080" w:rsidR="001942FF" w:rsidRPr="00E67176" w:rsidRDefault="001942FF" w:rsidP="00E57AC6">
      <w:pPr>
        <w:jc w:val="both"/>
        <w:rPr>
          <w:rFonts w:ascii="Arial Narrow" w:hAnsi="Arial Narrow" w:cs="Arial"/>
          <w:b/>
          <w:sz w:val="22"/>
          <w:szCs w:val="22"/>
        </w:rPr>
      </w:pPr>
    </w:p>
    <w:p w14:paraId="1D2CE95B" w14:textId="5F010D24" w:rsidR="001942FF" w:rsidRPr="00E67176" w:rsidRDefault="001942FF" w:rsidP="00E57AC6">
      <w:pPr>
        <w:jc w:val="both"/>
        <w:rPr>
          <w:rFonts w:ascii="Arial Narrow" w:hAnsi="Arial Narrow" w:cs="Arial"/>
          <w:b/>
          <w:sz w:val="22"/>
          <w:szCs w:val="22"/>
        </w:rPr>
      </w:pPr>
    </w:p>
    <w:p w14:paraId="46620A0D" w14:textId="3A2864BF" w:rsidR="001942FF" w:rsidRPr="00E67176" w:rsidRDefault="001942FF" w:rsidP="00E57AC6">
      <w:pPr>
        <w:jc w:val="both"/>
        <w:rPr>
          <w:rFonts w:ascii="Arial Narrow" w:hAnsi="Arial Narrow" w:cs="Arial"/>
          <w:b/>
          <w:sz w:val="22"/>
          <w:szCs w:val="22"/>
        </w:rPr>
      </w:pPr>
    </w:p>
    <w:p w14:paraId="3AADCCED" w14:textId="389B7C43" w:rsidR="001942FF" w:rsidRPr="00E67176" w:rsidRDefault="001942FF" w:rsidP="00E57AC6">
      <w:pPr>
        <w:jc w:val="both"/>
        <w:rPr>
          <w:rFonts w:ascii="Arial Narrow" w:hAnsi="Arial Narrow" w:cs="Arial"/>
          <w:b/>
          <w:sz w:val="22"/>
          <w:szCs w:val="22"/>
        </w:rPr>
      </w:pPr>
    </w:p>
    <w:p w14:paraId="3FFAD9DA" w14:textId="15844CED" w:rsidR="001942FF" w:rsidRPr="00E67176" w:rsidRDefault="001942FF" w:rsidP="00E57AC6">
      <w:pPr>
        <w:jc w:val="both"/>
        <w:rPr>
          <w:rFonts w:ascii="Arial Narrow" w:hAnsi="Arial Narrow" w:cs="Arial"/>
          <w:b/>
          <w:sz w:val="22"/>
          <w:szCs w:val="22"/>
        </w:rPr>
      </w:pPr>
    </w:p>
    <w:p w14:paraId="0F87D394" w14:textId="68CC8012" w:rsidR="001942FF" w:rsidRPr="00E67176" w:rsidRDefault="001942FF" w:rsidP="00E57AC6">
      <w:pPr>
        <w:jc w:val="both"/>
        <w:rPr>
          <w:rFonts w:ascii="Arial Narrow" w:hAnsi="Arial Narrow" w:cs="Arial"/>
          <w:b/>
          <w:sz w:val="22"/>
          <w:szCs w:val="22"/>
        </w:rPr>
      </w:pPr>
    </w:p>
    <w:p w14:paraId="085A324C" w14:textId="0748357A" w:rsidR="001942FF" w:rsidRPr="00E67176" w:rsidRDefault="001942FF" w:rsidP="00E57AC6">
      <w:pPr>
        <w:jc w:val="both"/>
        <w:rPr>
          <w:rFonts w:ascii="Arial Narrow" w:hAnsi="Arial Narrow" w:cs="Arial"/>
          <w:b/>
          <w:sz w:val="22"/>
          <w:szCs w:val="22"/>
        </w:rPr>
      </w:pPr>
    </w:p>
    <w:p w14:paraId="78382EB5" w14:textId="1E64C819" w:rsidR="001942FF" w:rsidRPr="00E67176" w:rsidRDefault="001942FF" w:rsidP="00E57AC6">
      <w:pPr>
        <w:jc w:val="both"/>
        <w:rPr>
          <w:rFonts w:ascii="Arial Narrow" w:hAnsi="Arial Narrow" w:cs="Arial"/>
          <w:b/>
          <w:sz w:val="22"/>
          <w:szCs w:val="22"/>
        </w:rPr>
      </w:pPr>
    </w:p>
    <w:p w14:paraId="1B5D21C1" w14:textId="5EE4A534" w:rsidR="001942FF" w:rsidRPr="00E67176" w:rsidRDefault="001942FF" w:rsidP="00E57AC6">
      <w:pPr>
        <w:jc w:val="both"/>
        <w:rPr>
          <w:rFonts w:ascii="Arial Narrow" w:hAnsi="Arial Narrow" w:cs="Arial"/>
          <w:b/>
          <w:sz w:val="22"/>
          <w:szCs w:val="22"/>
        </w:rPr>
      </w:pPr>
    </w:p>
    <w:p w14:paraId="04A2AFA9" w14:textId="70398BDB" w:rsidR="001942FF" w:rsidRPr="00E67176" w:rsidRDefault="001942FF" w:rsidP="00E57AC6">
      <w:pPr>
        <w:jc w:val="both"/>
        <w:rPr>
          <w:rFonts w:ascii="Arial Narrow" w:hAnsi="Arial Narrow" w:cs="Arial"/>
          <w:b/>
          <w:sz w:val="22"/>
          <w:szCs w:val="22"/>
        </w:rPr>
      </w:pPr>
    </w:p>
    <w:p w14:paraId="6AB749DD" w14:textId="1499A67D" w:rsidR="001942FF" w:rsidRPr="00E67176" w:rsidRDefault="001942FF" w:rsidP="00E57AC6">
      <w:pPr>
        <w:jc w:val="both"/>
        <w:rPr>
          <w:rFonts w:ascii="Arial Narrow" w:hAnsi="Arial Narrow" w:cs="Arial"/>
          <w:b/>
          <w:sz w:val="22"/>
          <w:szCs w:val="22"/>
        </w:rPr>
      </w:pPr>
    </w:p>
    <w:p w14:paraId="6594BEE8" w14:textId="166CBEA6" w:rsidR="001942FF" w:rsidRPr="00E67176" w:rsidRDefault="001942FF" w:rsidP="00E57AC6">
      <w:pPr>
        <w:jc w:val="both"/>
        <w:rPr>
          <w:rFonts w:ascii="Arial Narrow" w:hAnsi="Arial Narrow" w:cs="Arial"/>
          <w:b/>
          <w:sz w:val="22"/>
          <w:szCs w:val="22"/>
        </w:rPr>
      </w:pPr>
    </w:p>
    <w:p w14:paraId="64DA9D26" w14:textId="31CBB982" w:rsidR="001942FF" w:rsidRPr="00E67176" w:rsidRDefault="001942FF" w:rsidP="00E57AC6">
      <w:pPr>
        <w:jc w:val="both"/>
        <w:rPr>
          <w:rFonts w:ascii="Arial Narrow" w:hAnsi="Arial Narrow" w:cs="Arial"/>
          <w:b/>
          <w:sz w:val="22"/>
          <w:szCs w:val="22"/>
        </w:rPr>
      </w:pPr>
    </w:p>
    <w:p w14:paraId="6F988FFB" w14:textId="4AD895A1" w:rsidR="001942FF" w:rsidRPr="00E67176" w:rsidRDefault="001942FF" w:rsidP="00E57AC6">
      <w:pPr>
        <w:jc w:val="both"/>
        <w:rPr>
          <w:rFonts w:ascii="Arial Narrow" w:hAnsi="Arial Narrow" w:cs="Arial"/>
          <w:b/>
          <w:sz w:val="22"/>
          <w:szCs w:val="22"/>
        </w:rPr>
      </w:pPr>
    </w:p>
    <w:p w14:paraId="71F12EA8" w14:textId="4C97D5D2" w:rsidR="001942FF" w:rsidRPr="00E67176" w:rsidRDefault="001942FF" w:rsidP="00E57AC6">
      <w:pPr>
        <w:jc w:val="both"/>
        <w:rPr>
          <w:rFonts w:ascii="Arial Narrow" w:hAnsi="Arial Narrow" w:cs="Arial"/>
          <w:b/>
          <w:sz w:val="22"/>
          <w:szCs w:val="22"/>
        </w:rPr>
      </w:pPr>
    </w:p>
    <w:p w14:paraId="77F2BD9D" w14:textId="3661388E" w:rsidR="001942FF" w:rsidRPr="00E67176" w:rsidRDefault="001942FF" w:rsidP="00E57AC6">
      <w:pPr>
        <w:jc w:val="both"/>
        <w:rPr>
          <w:rFonts w:ascii="Arial Narrow" w:hAnsi="Arial Narrow" w:cs="Arial"/>
          <w:b/>
          <w:sz w:val="22"/>
          <w:szCs w:val="22"/>
        </w:rPr>
      </w:pPr>
    </w:p>
    <w:p w14:paraId="4AC377A0" w14:textId="47D11F60" w:rsidR="001942FF" w:rsidRPr="00E67176" w:rsidRDefault="001942FF" w:rsidP="00E57AC6">
      <w:pPr>
        <w:jc w:val="both"/>
        <w:rPr>
          <w:rFonts w:ascii="Arial Narrow" w:hAnsi="Arial Narrow" w:cs="Arial"/>
          <w:b/>
          <w:sz w:val="22"/>
          <w:szCs w:val="22"/>
        </w:rPr>
      </w:pPr>
    </w:p>
    <w:p w14:paraId="3CAD6F15" w14:textId="648B3DDC" w:rsidR="001942FF" w:rsidRPr="00E67176" w:rsidRDefault="001942FF" w:rsidP="00E57AC6">
      <w:pPr>
        <w:jc w:val="both"/>
        <w:rPr>
          <w:rFonts w:ascii="Arial Narrow" w:hAnsi="Arial Narrow" w:cs="Arial"/>
          <w:b/>
          <w:sz w:val="22"/>
          <w:szCs w:val="22"/>
        </w:rPr>
      </w:pPr>
    </w:p>
    <w:p w14:paraId="4CD11AD4" w14:textId="0CFF252A" w:rsidR="001942FF" w:rsidRPr="00E67176" w:rsidRDefault="001942FF" w:rsidP="00E57AC6">
      <w:pPr>
        <w:jc w:val="both"/>
        <w:rPr>
          <w:rFonts w:ascii="Arial Narrow" w:hAnsi="Arial Narrow" w:cs="Arial"/>
          <w:b/>
          <w:sz w:val="22"/>
          <w:szCs w:val="22"/>
        </w:rPr>
      </w:pPr>
    </w:p>
    <w:p w14:paraId="3341702F" w14:textId="70799031" w:rsidR="001942FF" w:rsidRPr="00E67176" w:rsidRDefault="001942FF" w:rsidP="00E57AC6">
      <w:pPr>
        <w:jc w:val="both"/>
        <w:rPr>
          <w:rFonts w:ascii="Arial Narrow" w:hAnsi="Arial Narrow" w:cs="Arial"/>
          <w:b/>
          <w:sz w:val="22"/>
          <w:szCs w:val="22"/>
        </w:rPr>
      </w:pPr>
    </w:p>
    <w:p w14:paraId="029D8ED5" w14:textId="717D2B90" w:rsidR="001942FF" w:rsidRPr="00E67176" w:rsidRDefault="001942FF" w:rsidP="00E57AC6">
      <w:pPr>
        <w:jc w:val="both"/>
        <w:rPr>
          <w:rFonts w:ascii="Arial Narrow" w:hAnsi="Arial Narrow" w:cs="Arial"/>
          <w:b/>
          <w:sz w:val="22"/>
          <w:szCs w:val="22"/>
        </w:rPr>
      </w:pPr>
    </w:p>
    <w:p w14:paraId="69FD1744" w14:textId="52F082DA" w:rsidR="001942FF" w:rsidRDefault="001942FF" w:rsidP="00E57AC6">
      <w:pPr>
        <w:jc w:val="both"/>
        <w:rPr>
          <w:rFonts w:ascii="Arial Narrow" w:hAnsi="Arial Narrow" w:cs="Arial"/>
          <w:b/>
          <w:sz w:val="22"/>
          <w:szCs w:val="22"/>
        </w:rPr>
      </w:pPr>
    </w:p>
    <w:p w14:paraId="6FD8C088" w14:textId="695F0B5A" w:rsidR="006A428D" w:rsidRDefault="006A428D" w:rsidP="00E57AC6">
      <w:pPr>
        <w:jc w:val="both"/>
        <w:rPr>
          <w:rFonts w:ascii="Arial Narrow" w:hAnsi="Arial Narrow" w:cs="Arial"/>
          <w:b/>
          <w:sz w:val="22"/>
          <w:szCs w:val="22"/>
        </w:rPr>
      </w:pPr>
    </w:p>
    <w:p w14:paraId="7E4375E6" w14:textId="650906AF" w:rsidR="006A428D" w:rsidRDefault="006A428D" w:rsidP="00E57AC6">
      <w:pPr>
        <w:jc w:val="both"/>
        <w:rPr>
          <w:rFonts w:ascii="Arial Narrow" w:hAnsi="Arial Narrow" w:cs="Arial"/>
          <w:b/>
          <w:sz w:val="22"/>
          <w:szCs w:val="22"/>
        </w:rPr>
      </w:pPr>
    </w:p>
    <w:p w14:paraId="2652659B" w14:textId="77777777" w:rsidR="006A428D" w:rsidRDefault="006A428D" w:rsidP="00E57AC6">
      <w:pPr>
        <w:jc w:val="both"/>
        <w:rPr>
          <w:rFonts w:ascii="Arial Narrow" w:hAnsi="Arial Narrow" w:cs="Arial"/>
          <w:b/>
          <w:sz w:val="22"/>
          <w:szCs w:val="22"/>
        </w:rPr>
      </w:pPr>
    </w:p>
    <w:p w14:paraId="43E28B5B" w14:textId="77777777" w:rsidR="006A428D" w:rsidRPr="00E67176" w:rsidRDefault="006A428D" w:rsidP="00E57AC6">
      <w:pPr>
        <w:jc w:val="both"/>
        <w:rPr>
          <w:rFonts w:ascii="Arial Narrow" w:hAnsi="Arial Narrow" w:cs="Arial"/>
          <w:b/>
          <w:sz w:val="22"/>
          <w:szCs w:val="22"/>
        </w:rPr>
      </w:pPr>
    </w:p>
    <w:p w14:paraId="1DE9DAE8" w14:textId="1DE4895B" w:rsidR="001942FF" w:rsidRPr="00E67176" w:rsidRDefault="001942FF" w:rsidP="00E57AC6">
      <w:pPr>
        <w:jc w:val="both"/>
        <w:rPr>
          <w:rFonts w:ascii="Arial Narrow" w:hAnsi="Arial Narrow" w:cs="Arial"/>
          <w:b/>
          <w:sz w:val="22"/>
          <w:szCs w:val="22"/>
        </w:rPr>
      </w:pPr>
    </w:p>
    <w:p w14:paraId="63761DA1" w14:textId="455BA4D2" w:rsidR="000B5B67" w:rsidRPr="00E67176" w:rsidRDefault="000B5B67" w:rsidP="00E57AC6">
      <w:pPr>
        <w:jc w:val="both"/>
        <w:rPr>
          <w:rFonts w:ascii="Arial Narrow" w:hAnsi="Arial Narrow" w:cs="Arial"/>
          <w:b/>
          <w:sz w:val="22"/>
          <w:szCs w:val="22"/>
        </w:rPr>
      </w:pPr>
    </w:p>
    <w:p w14:paraId="67CEE560" w14:textId="074292F5" w:rsidR="000B5B67" w:rsidRPr="00E67176" w:rsidRDefault="000B5B67" w:rsidP="00E57AC6">
      <w:pPr>
        <w:jc w:val="both"/>
        <w:rPr>
          <w:rFonts w:ascii="Arial Narrow" w:hAnsi="Arial Narrow" w:cs="Arial"/>
          <w:b/>
          <w:sz w:val="22"/>
          <w:szCs w:val="22"/>
        </w:rPr>
      </w:pPr>
    </w:p>
    <w:p w14:paraId="200C76E1" w14:textId="77777777" w:rsidR="000B5B67" w:rsidRPr="00E67176" w:rsidRDefault="000B5B67" w:rsidP="00E57AC6">
      <w:pPr>
        <w:jc w:val="both"/>
        <w:rPr>
          <w:rFonts w:ascii="Arial Narrow" w:hAnsi="Arial Narrow" w:cs="Arial"/>
          <w:b/>
          <w:sz w:val="22"/>
          <w:szCs w:val="22"/>
        </w:rPr>
      </w:pPr>
    </w:p>
    <w:p w14:paraId="4F38CDCE" w14:textId="513C2C21" w:rsidR="001942FF" w:rsidRPr="00E67176" w:rsidRDefault="001942FF" w:rsidP="00E57AC6">
      <w:pPr>
        <w:jc w:val="both"/>
        <w:rPr>
          <w:rFonts w:ascii="Arial Narrow" w:hAnsi="Arial Narrow" w:cs="Arial"/>
          <w:b/>
          <w:sz w:val="22"/>
          <w:szCs w:val="22"/>
        </w:rPr>
      </w:pPr>
    </w:p>
    <w:p w14:paraId="1F7CAACD" w14:textId="77777777" w:rsidR="001942FF" w:rsidRPr="00E67176" w:rsidRDefault="001942FF" w:rsidP="001942FF">
      <w:pPr>
        <w:jc w:val="center"/>
        <w:rPr>
          <w:rFonts w:ascii="Arial Narrow" w:hAnsi="Arial Narrow" w:cs="Arial"/>
          <w:b/>
          <w:sz w:val="22"/>
          <w:szCs w:val="22"/>
        </w:rPr>
      </w:pPr>
      <w:r w:rsidRPr="00E67176">
        <w:rPr>
          <w:rFonts w:ascii="Arial Narrow" w:hAnsi="Arial Narrow" w:cs="Arial"/>
          <w:b/>
          <w:sz w:val="22"/>
          <w:szCs w:val="22"/>
        </w:rPr>
        <w:lastRenderedPageBreak/>
        <w:t>POGODBA O VZDRŽEVANJU</w:t>
      </w:r>
    </w:p>
    <w:p w14:paraId="0CB12CFA" w14:textId="77777777" w:rsidR="001942FF" w:rsidRPr="00E67176" w:rsidRDefault="001942FF" w:rsidP="001942FF">
      <w:pPr>
        <w:jc w:val="both"/>
        <w:rPr>
          <w:rFonts w:ascii="Arial Narrow" w:hAnsi="Arial Narrow"/>
          <w:b/>
          <w:color w:val="FF0000"/>
          <w:sz w:val="22"/>
          <w:szCs w:val="22"/>
        </w:rPr>
      </w:pPr>
      <w:r w:rsidRPr="00E67176">
        <w:rPr>
          <w:rFonts w:ascii="Arial Narrow" w:hAnsi="Arial Narrow"/>
          <w:b/>
          <w:color w:val="FF0000"/>
          <w:sz w:val="22"/>
          <w:szCs w:val="22"/>
        </w:rPr>
        <w:t>OPOZORILO: S PODPISOM PONUDBE, ODDANE V E-JN SISTEM, PONUDNIK PODPISUJE POGODBO KOT CELOTO IN SE STRINJA Z NJENO VSEBINO. VZOREC POGODBE MORA BITI V CELOTI IZPOLNJEN. V KOLIKOR PONUDNIK NASTOPA SKUPAJ S PODIZVAJALCEM/I, MORA IZPOLNITI TUDI RUBRIKE V 7. ČLENU POGODBE.</w:t>
      </w:r>
    </w:p>
    <w:p w14:paraId="041736A2" w14:textId="77777777" w:rsidR="001942FF" w:rsidRPr="00E67176" w:rsidRDefault="001942FF" w:rsidP="001942FF">
      <w:pPr>
        <w:jc w:val="both"/>
        <w:rPr>
          <w:rFonts w:ascii="Arial Narrow" w:hAnsi="Arial Narrow" w:cs="Arial"/>
          <w:b/>
          <w:sz w:val="22"/>
          <w:szCs w:val="22"/>
        </w:rPr>
      </w:pPr>
    </w:p>
    <w:p w14:paraId="0997A718" w14:textId="77777777" w:rsidR="001942FF" w:rsidRPr="00E67176" w:rsidRDefault="001942FF" w:rsidP="001942FF">
      <w:pPr>
        <w:jc w:val="both"/>
        <w:rPr>
          <w:rFonts w:ascii="Arial Narrow" w:hAnsi="Arial Narrow" w:cs="Arial"/>
          <w:b/>
          <w:sz w:val="22"/>
          <w:szCs w:val="22"/>
        </w:rPr>
      </w:pPr>
    </w:p>
    <w:p w14:paraId="19F1E6B7" w14:textId="5BC60DF0" w:rsidR="001942FF" w:rsidRPr="00E67176" w:rsidRDefault="001942FF" w:rsidP="001942FF">
      <w:pPr>
        <w:tabs>
          <w:tab w:val="left" w:pos="1701"/>
        </w:tabs>
        <w:jc w:val="both"/>
        <w:rPr>
          <w:rFonts w:ascii="Arial Narrow" w:hAnsi="Arial Narrow"/>
          <w:sz w:val="22"/>
          <w:szCs w:val="22"/>
        </w:rPr>
      </w:pPr>
      <w:r w:rsidRPr="00E67176">
        <w:rPr>
          <w:rFonts w:ascii="Arial Narrow" w:hAnsi="Arial Narrow"/>
          <w:b/>
          <w:sz w:val="22"/>
          <w:szCs w:val="22"/>
        </w:rPr>
        <w:t xml:space="preserve">UNIVERZITETNI KLINIČNI CENTER LJUBLJANA, </w:t>
      </w:r>
      <w:r w:rsidRPr="00E67176">
        <w:rPr>
          <w:rFonts w:ascii="Arial Narrow" w:hAnsi="Arial Narrow"/>
          <w:sz w:val="22"/>
          <w:szCs w:val="22"/>
        </w:rPr>
        <w:t>Zaloška 2, 1000 Ljubljana,</w:t>
      </w:r>
      <w:r w:rsidRPr="00E67176">
        <w:rPr>
          <w:rFonts w:ascii="Arial Narrow" w:hAnsi="Arial Narrow"/>
          <w:b/>
          <w:sz w:val="22"/>
          <w:szCs w:val="22"/>
        </w:rPr>
        <w:t xml:space="preserve"> </w:t>
      </w:r>
      <w:r w:rsidRPr="00E67176">
        <w:rPr>
          <w:rFonts w:ascii="Arial Narrow" w:hAnsi="Arial Narrow"/>
          <w:sz w:val="22"/>
          <w:szCs w:val="22"/>
        </w:rPr>
        <w:t>ki ga zastopa generalni direktor, Jože Golobič, univ. dipl. prav., ID za DDV: SI52111776; matična številka: 5057272</w:t>
      </w:r>
      <w:r w:rsidR="003D2A8E">
        <w:rPr>
          <w:rFonts w:ascii="Arial Narrow" w:hAnsi="Arial Narrow"/>
          <w:sz w:val="22"/>
          <w:szCs w:val="22"/>
        </w:rPr>
        <w:t>000</w:t>
      </w:r>
      <w:r w:rsidRPr="00E67176">
        <w:rPr>
          <w:rFonts w:ascii="Arial Narrow" w:hAnsi="Arial Narrow"/>
          <w:sz w:val="22"/>
          <w:szCs w:val="22"/>
        </w:rPr>
        <w:t xml:space="preserve">; </w:t>
      </w:r>
    </w:p>
    <w:p w14:paraId="702CA749" w14:textId="77777777" w:rsidR="001942FF" w:rsidRPr="00E67176" w:rsidRDefault="001942FF" w:rsidP="001942FF">
      <w:pPr>
        <w:tabs>
          <w:tab w:val="left" w:pos="1701"/>
        </w:tabs>
        <w:jc w:val="both"/>
        <w:rPr>
          <w:rFonts w:ascii="Arial Narrow" w:hAnsi="Arial Narrow"/>
          <w:sz w:val="22"/>
          <w:szCs w:val="22"/>
        </w:rPr>
      </w:pPr>
      <w:r w:rsidRPr="00E67176">
        <w:rPr>
          <w:rFonts w:ascii="Arial Narrow" w:hAnsi="Arial Narrow"/>
          <w:sz w:val="22"/>
          <w:szCs w:val="22"/>
        </w:rPr>
        <w:t>(v nadaljevanju: naročnik)</w:t>
      </w:r>
    </w:p>
    <w:p w14:paraId="7C1A8D2F" w14:textId="77777777" w:rsidR="001942FF" w:rsidRPr="00E67176" w:rsidRDefault="001942FF" w:rsidP="001942FF">
      <w:pPr>
        <w:jc w:val="both"/>
        <w:rPr>
          <w:rFonts w:ascii="Arial Narrow" w:hAnsi="Arial Narrow"/>
          <w:sz w:val="22"/>
          <w:szCs w:val="22"/>
        </w:rPr>
      </w:pPr>
    </w:p>
    <w:p w14:paraId="21A7330C" w14:textId="77777777" w:rsidR="001942FF" w:rsidRPr="00E67176" w:rsidRDefault="001942FF" w:rsidP="001942FF">
      <w:pPr>
        <w:jc w:val="both"/>
        <w:rPr>
          <w:rFonts w:ascii="Arial Narrow" w:hAnsi="Arial Narrow"/>
          <w:sz w:val="22"/>
          <w:szCs w:val="22"/>
        </w:rPr>
      </w:pPr>
      <w:r w:rsidRPr="00E67176">
        <w:rPr>
          <w:rFonts w:ascii="Arial Narrow" w:hAnsi="Arial Narrow"/>
          <w:sz w:val="22"/>
          <w:szCs w:val="22"/>
        </w:rPr>
        <w:t>in</w:t>
      </w:r>
    </w:p>
    <w:p w14:paraId="265E0749" w14:textId="77777777" w:rsidR="001942FF" w:rsidRPr="00E67176" w:rsidRDefault="001942FF" w:rsidP="001942FF">
      <w:pPr>
        <w:jc w:val="both"/>
        <w:rPr>
          <w:rFonts w:ascii="Arial Narrow" w:hAnsi="Arial Narrow"/>
          <w:sz w:val="22"/>
          <w:szCs w:val="22"/>
        </w:rPr>
      </w:pPr>
    </w:p>
    <w:p w14:paraId="004A50A4" w14:textId="77777777" w:rsidR="001942FF" w:rsidRPr="00E67176" w:rsidRDefault="001942FF" w:rsidP="001942FF">
      <w:pPr>
        <w:jc w:val="both"/>
        <w:rPr>
          <w:rFonts w:ascii="Arial Narrow" w:hAnsi="Arial Narrow"/>
          <w:sz w:val="22"/>
          <w:szCs w:val="22"/>
        </w:rPr>
      </w:pPr>
      <w:r w:rsidRPr="00E67176">
        <w:rPr>
          <w:rFonts w:ascii="Arial Narrow" w:hAnsi="Arial Narrow"/>
          <w:b/>
          <w:sz w:val="22"/>
          <w:szCs w:val="22"/>
        </w:rPr>
        <w:t xml:space="preserve">______________________________________________; </w:t>
      </w:r>
      <w:r w:rsidRPr="00E67176">
        <w:rPr>
          <w:rFonts w:ascii="Arial Narrow" w:hAnsi="Arial Narrow"/>
          <w:sz w:val="22"/>
          <w:szCs w:val="22"/>
        </w:rPr>
        <w:t>ID za DDV:_________; matična številka:___________;</w:t>
      </w:r>
    </w:p>
    <w:p w14:paraId="3E04643E" w14:textId="77777777" w:rsidR="001942FF" w:rsidRPr="00E67176" w:rsidRDefault="001942FF" w:rsidP="001942FF">
      <w:pPr>
        <w:jc w:val="both"/>
        <w:rPr>
          <w:rFonts w:ascii="Arial Narrow" w:hAnsi="Arial Narrow"/>
          <w:sz w:val="22"/>
          <w:szCs w:val="22"/>
        </w:rPr>
      </w:pPr>
      <w:r w:rsidRPr="00E67176">
        <w:rPr>
          <w:rFonts w:ascii="Arial Narrow" w:hAnsi="Arial Narrow"/>
          <w:sz w:val="22"/>
          <w:szCs w:val="22"/>
        </w:rPr>
        <w:t>(v nadaljevanju: izvajalec)</w:t>
      </w:r>
    </w:p>
    <w:p w14:paraId="49866EFF" w14:textId="77777777" w:rsidR="001942FF" w:rsidRPr="00E67176" w:rsidRDefault="001942FF" w:rsidP="001942FF">
      <w:pPr>
        <w:jc w:val="both"/>
        <w:rPr>
          <w:rFonts w:ascii="Arial Narrow" w:hAnsi="Arial Narrow"/>
          <w:sz w:val="22"/>
          <w:szCs w:val="22"/>
        </w:rPr>
      </w:pPr>
    </w:p>
    <w:p w14:paraId="455D1802" w14:textId="77777777" w:rsidR="001942FF" w:rsidRPr="00E67176" w:rsidRDefault="001942FF" w:rsidP="001942FF">
      <w:pPr>
        <w:jc w:val="both"/>
        <w:rPr>
          <w:rFonts w:ascii="Arial Narrow" w:hAnsi="Arial Narrow"/>
          <w:sz w:val="22"/>
          <w:szCs w:val="22"/>
        </w:rPr>
      </w:pPr>
      <w:r w:rsidRPr="00E67176">
        <w:rPr>
          <w:rFonts w:ascii="Arial Narrow" w:hAnsi="Arial Narrow"/>
          <w:sz w:val="22"/>
          <w:szCs w:val="22"/>
        </w:rPr>
        <w:t>(oba skupaj v nadaljevanju tudi: pogodbeni stranki)</w:t>
      </w:r>
    </w:p>
    <w:p w14:paraId="1F6EE9BB" w14:textId="77777777" w:rsidR="001942FF" w:rsidRPr="00E67176" w:rsidRDefault="001942FF" w:rsidP="001942FF">
      <w:pPr>
        <w:jc w:val="both"/>
        <w:rPr>
          <w:rFonts w:ascii="Arial Narrow" w:hAnsi="Arial Narrow"/>
          <w:sz w:val="22"/>
          <w:szCs w:val="22"/>
        </w:rPr>
      </w:pPr>
    </w:p>
    <w:p w14:paraId="7D097F13" w14:textId="77777777" w:rsidR="001942FF" w:rsidRPr="00E67176" w:rsidRDefault="001942FF" w:rsidP="001942FF">
      <w:pPr>
        <w:jc w:val="both"/>
        <w:rPr>
          <w:rFonts w:ascii="Arial Narrow" w:hAnsi="Arial Narrow"/>
          <w:sz w:val="22"/>
          <w:szCs w:val="22"/>
        </w:rPr>
      </w:pPr>
      <w:r w:rsidRPr="00E67176">
        <w:rPr>
          <w:rFonts w:ascii="Arial Narrow" w:hAnsi="Arial Narrow"/>
          <w:sz w:val="22"/>
          <w:szCs w:val="22"/>
        </w:rPr>
        <w:t>sklepata pogodbo o</w:t>
      </w:r>
    </w:p>
    <w:p w14:paraId="705CFB6D" w14:textId="77777777" w:rsidR="001942FF" w:rsidRPr="00E67176" w:rsidRDefault="001942FF" w:rsidP="001942FF">
      <w:pPr>
        <w:pStyle w:val="Glava"/>
        <w:rPr>
          <w:rFonts w:ascii="Arial Narrow" w:hAnsi="Arial Narrow" w:cs="Arial"/>
          <w:sz w:val="22"/>
          <w:szCs w:val="22"/>
        </w:rPr>
      </w:pPr>
    </w:p>
    <w:p w14:paraId="3A268ACB" w14:textId="77777777" w:rsidR="001942FF" w:rsidRPr="00E67176" w:rsidRDefault="001942FF" w:rsidP="001942FF">
      <w:pPr>
        <w:pStyle w:val="Glava"/>
        <w:rPr>
          <w:rFonts w:ascii="Arial Narrow" w:hAnsi="Arial Narrow" w:cs="Arial"/>
          <w:sz w:val="22"/>
          <w:szCs w:val="22"/>
        </w:rPr>
      </w:pPr>
    </w:p>
    <w:p w14:paraId="73A773DF" w14:textId="76722C55" w:rsidR="001942FF" w:rsidRPr="00E67176" w:rsidRDefault="001942FF" w:rsidP="001942FF">
      <w:pPr>
        <w:jc w:val="center"/>
        <w:rPr>
          <w:rFonts w:ascii="Arial Narrow" w:hAnsi="Arial Narrow" w:cs="Arial"/>
          <w:b/>
          <w:sz w:val="22"/>
          <w:szCs w:val="22"/>
        </w:rPr>
      </w:pPr>
      <w:r w:rsidRPr="00E67176">
        <w:rPr>
          <w:rFonts w:ascii="Arial Narrow" w:hAnsi="Arial Narrow" w:cs="Arial"/>
          <w:b/>
          <w:sz w:val="22"/>
          <w:szCs w:val="22"/>
        </w:rPr>
        <w:t xml:space="preserve">ALL INCLUSIVE VZDRŽEVANJU </w:t>
      </w:r>
      <w:r w:rsidR="004A4A0E" w:rsidRPr="00E67176">
        <w:rPr>
          <w:rFonts w:ascii="Arial Narrow" w:hAnsi="Arial Narrow" w:cs="Arial"/>
          <w:b/>
          <w:sz w:val="22"/>
          <w:szCs w:val="22"/>
        </w:rPr>
        <w:t xml:space="preserve">DR RTG C LOK (Mini C </w:t>
      </w:r>
      <w:proofErr w:type="spellStart"/>
      <w:r w:rsidR="004A4A0E" w:rsidRPr="00E67176">
        <w:rPr>
          <w:rFonts w:ascii="Arial Narrow" w:hAnsi="Arial Narrow" w:cs="Arial"/>
          <w:b/>
          <w:sz w:val="22"/>
          <w:szCs w:val="22"/>
        </w:rPr>
        <w:t>arm-fluoroskopija</w:t>
      </w:r>
      <w:proofErr w:type="spellEnd"/>
      <w:r w:rsidR="004A4A0E" w:rsidRPr="00E67176">
        <w:rPr>
          <w:rFonts w:ascii="Arial Narrow" w:hAnsi="Arial Narrow" w:cs="Arial"/>
          <w:b/>
          <w:sz w:val="22"/>
          <w:szCs w:val="22"/>
        </w:rPr>
        <w:t>)</w:t>
      </w:r>
    </w:p>
    <w:p w14:paraId="7A1521F4" w14:textId="77777777" w:rsidR="001942FF" w:rsidRPr="00E67176" w:rsidRDefault="001942FF" w:rsidP="001942FF">
      <w:pPr>
        <w:jc w:val="center"/>
        <w:rPr>
          <w:rFonts w:ascii="Arial Narrow" w:hAnsi="Arial Narrow"/>
          <w:b/>
          <w:caps/>
          <w:sz w:val="22"/>
          <w:szCs w:val="22"/>
          <w:u w:val="single"/>
        </w:rPr>
      </w:pPr>
      <w:r w:rsidRPr="00E67176">
        <w:rPr>
          <w:rFonts w:ascii="Arial Narrow" w:hAnsi="Arial Narrow"/>
          <w:b/>
          <w:caps/>
          <w:sz w:val="22"/>
          <w:szCs w:val="22"/>
          <w:u w:val="single"/>
        </w:rPr>
        <w:t>(</w:t>
      </w:r>
      <w:r w:rsidRPr="00E67176">
        <w:rPr>
          <w:rFonts w:ascii="Arial Narrow" w:hAnsi="Arial Narrow"/>
          <w:b/>
          <w:sz w:val="22"/>
          <w:szCs w:val="22"/>
          <w:u w:val="single"/>
        </w:rPr>
        <w:t>v nadaljevanju: pogodba</w:t>
      </w:r>
      <w:r w:rsidRPr="00E67176">
        <w:rPr>
          <w:rFonts w:ascii="Arial Narrow" w:hAnsi="Arial Narrow"/>
          <w:b/>
          <w:caps/>
          <w:sz w:val="22"/>
          <w:szCs w:val="22"/>
          <w:u w:val="single"/>
        </w:rPr>
        <w:t>)</w:t>
      </w:r>
    </w:p>
    <w:p w14:paraId="17C475DE" w14:textId="77777777" w:rsidR="001942FF" w:rsidRPr="00E67176" w:rsidRDefault="001942FF" w:rsidP="001942FF">
      <w:pPr>
        <w:jc w:val="both"/>
        <w:rPr>
          <w:rFonts w:ascii="Arial Narrow" w:hAnsi="Arial Narrow"/>
          <w:b/>
          <w:sz w:val="22"/>
          <w:szCs w:val="22"/>
        </w:rPr>
      </w:pPr>
    </w:p>
    <w:p w14:paraId="463824F0" w14:textId="77777777" w:rsidR="001942FF" w:rsidRPr="00E67176" w:rsidRDefault="001942FF" w:rsidP="001942FF">
      <w:pPr>
        <w:jc w:val="both"/>
        <w:rPr>
          <w:rFonts w:ascii="Arial Narrow" w:hAnsi="Arial Narrow"/>
          <w:b/>
          <w:sz w:val="22"/>
          <w:szCs w:val="22"/>
        </w:rPr>
      </w:pPr>
      <w:r w:rsidRPr="00E67176">
        <w:rPr>
          <w:rFonts w:ascii="Arial Narrow" w:hAnsi="Arial Narrow"/>
          <w:b/>
          <w:sz w:val="22"/>
          <w:szCs w:val="22"/>
        </w:rPr>
        <w:t xml:space="preserve">                         </w:t>
      </w:r>
    </w:p>
    <w:p w14:paraId="72EDD43E" w14:textId="77777777" w:rsidR="001942FF" w:rsidRPr="00E67176" w:rsidRDefault="001942FF" w:rsidP="001942FF">
      <w:pPr>
        <w:rPr>
          <w:rFonts w:ascii="Arial Narrow" w:hAnsi="Arial Narrow"/>
          <w:b/>
          <w:sz w:val="22"/>
          <w:szCs w:val="22"/>
        </w:rPr>
      </w:pPr>
      <w:r w:rsidRPr="00E67176">
        <w:rPr>
          <w:rFonts w:ascii="Arial Narrow" w:hAnsi="Arial Narrow"/>
          <w:b/>
          <w:sz w:val="22"/>
          <w:szCs w:val="22"/>
        </w:rPr>
        <w:t>1. PREDMET POGODBE</w:t>
      </w:r>
    </w:p>
    <w:p w14:paraId="28F43A92" w14:textId="77777777" w:rsidR="001942FF" w:rsidRPr="00E67176" w:rsidRDefault="001942FF" w:rsidP="001942FF">
      <w:pPr>
        <w:rPr>
          <w:rFonts w:ascii="Arial Narrow" w:hAnsi="Arial Narrow"/>
          <w:b/>
          <w:sz w:val="22"/>
          <w:szCs w:val="22"/>
        </w:rPr>
      </w:pPr>
    </w:p>
    <w:p w14:paraId="35B050C6" w14:textId="48178D00" w:rsidR="006F01D9" w:rsidRPr="00E67176" w:rsidRDefault="001942FF" w:rsidP="00A55D4F">
      <w:pPr>
        <w:pStyle w:val="Odstavekseznama"/>
        <w:numPr>
          <w:ilvl w:val="1"/>
          <w:numId w:val="62"/>
        </w:numPr>
        <w:jc w:val="both"/>
        <w:rPr>
          <w:rFonts w:ascii="Arial Narrow" w:hAnsi="Arial Narrow"/>
          <w:sz w:val="22"/>
          <w:szCs w:val="22"/>
        </w:rPr>
      </w:pPr>
      <w:r w:rsidRPr="00E67176">
        <w:rPr>
          <w:rFonts w:ascii="Arial Narrow" w:hAnsi="Arial Narrow"/>
          <w:sz w:val="22"/>
          <w:szCs w:val="22"/>
        </w:rPr>
        <w:t xml:space="preserve">Pogodba se sklepa na podlagi izvedenega javnega naročila </w:t>
      </w:r>
      <w:r w:rsidR="006F01D9" w:rsidRPr="00E67176">
        <w:rPr>
          <w:rFonts w:ascii="Arial Narrow" w:hAnsi="Arial Narrow"/>
          <w:sz w:val="22"/>
          <w:szCs w:val="22"/>
        </w:rPr>
        <w:t xml:space="preserve">male vrednosti </w:t>
      </w:r>
      <w:r w:rsidRPr="00E67176">
        <w:rPr>
          <w:rFonts w:ascii="Arial Narrow" w:hAnsi="Arial Narrow"/>
          <w:sz w:val="22"/>
          <w:szCs w:val="22"/>
        </w:rPr>
        <w:t>št.: __________, objavljenega</w:t>
      </w:r>
    </w:p>
    <w:p w14:paraId="011EA279" w14:textId="4B1C60EB" w:rsidR="001942FF" w:rsidRPr="00E67176" w:rsidRDefault="001942FF" w:rsidP="006F01D9">
      <w:pPr>
        <w:pStyle w:val="Odstavekseznama"/>
        <w:ind w:left="360"/>
        <w:jc w:val="both"/>
        <w:rPr>
          <w:rFonts w:ascii="Arial Narrow" w:hAnsi="Arial Narrow"/>
          <w:sz w:val="22"/>
          <w:szCs w:val="22"/>
        </w:rPr>
      </w:pPr>
      <w:r w:rsidRPr="00E67176">
        <w:rPr>
          <w:rFonts w:ascii="Arial Narrow" w:hAnsi="Arial Narrow"/>
          <w:sz w:val="22"/>
          <w:szCs w:val="22"/>
        </w:rPr>
        <w:t xml:space="preserve">na Portalu javnih naročil in </w:t>
      </w:r>
      <w:proofErr w:type="spellStart"/>
      <w:r w:rsidRPr="00E67176">
        <w:rPr>
          <w:rFonts w:ascii="Arial Narrow" w:hAnsi="Arial Narrow"/>
          <w:sz w:val="22"/>
          <w:szCs w:val="22"/>
        </w:rPr>
        <w:t>eJN</w:t>
      </w:r>
      <w:proofErr w:type="spellEnd"/>
      <w:r w:rsidRPr="00E67176">
        <w:rPr>
          <w:rFonts w:ascii="Arial Narrow" w:hAnsi="Arial Narrow"/>
          <w:sz w:val="22"/>
          <w:szCs w:val="22"/>
        </w:rPr>
        <w:t xml:space="preserve"> z dne ____________ .</w:t>
      </w:r>
    </w:p>
    <w:p w14:paraId="0F4BBCB3" w14:textId="77777777" w:rsidR="001942FF" w:rsidRPr="00E67176" w:rsidRDefault="001942FF" w:rsidP="001942FF">
      <w:pPr>
        <w:ind w:left="360"/>
        <w:jc w:val="both"/>
        <w:rPr>
          <w:rFonts w:ascii="Arial Narrow" w:hAnsi="Arial Narrow"/>
          <w:sz w:val="22"/>
          <w:szCs w:val="22"/>
        </w:rPr>
      </w:pPr>
    </w:p>
    <w:p w14:paraId="59B010C4" w14:textId="53702CF2" w:rsidR="001942FF" w:rsidRPr="00E67176" w:rsidRDefault="001942FF" w:rsidP="00A55D4F">
      <w:pPr>
        <w:pStyle w:val="Odstavekseznama"/>
        <w:numPr>
          <w:ilvl w:val="1"/>
          <w:numId w:val="62"/>
        </w:numPr>
        <w:rPr>
          <w:rFonts w:ascii="Arial Narrow" w:hAnsi="Arial Narrow"/>
          <w:sz w:val="22"/>
          <w:szCs w:val="22"/>
        </w:rPr>
      </w:pPr>
      <w:r w:rsidRPr="00E67176">
        <w:rPr>
          <w:rFonts w:ascii="Arial Narrow" w:hAnsi="Arial Narrow"/>
          <w:sz w:val="22"/>
          <w:szCs w:val="22"/>
        </w:rPr>
        <w:t xml:space="preserve">Predmet pogodbe je obveznost izvajalca, da bo v času </w:t>
      </w:r>
      <w:proofErr w:type="spellStart"/>
      <w:r w:rsidRPr="00E67176">
        <w:rPr>
          <w:rFonts w:ascii="Arial Narrow" w:hAnsi="Arial Narrow"/>
          <w:sz w:val="22"/>
          <w:szCs w:val="22"/>
        </w:rPr>
        <w:t>pogarancijske</w:t>
      </w:r>
      <w:proofErr w:type="spellEnd"/>
      <w:r w:rsidRPr="00E67176">
        <w:rPr>
          <w:rFonts w:ascii="Arial Narrow" w:hAnsi="Arial Narrow"/>
          <w:sz w:val="22"/>
          <w:szCs w:val="22"/>
        </w:rPr>
        <w:t xml:space="preserve"> dobe </w:t>
      </w:r>
      <w:r w:rsidR="00EF7E7C" w:rsidRPr="00E67176">
        <w:rPr>
          <w:rFonts w:ascii="Arial Narrow" w:hAnsi="Arial Narrow"/>
          <w:sz w:val="22"/>
          <w:szCs w:val="22"/>
        </w:rPr>
        <w:t xml:space="preserve">v obdobju </w:t>
      </w:r>
      <w:r w:rsidR="006B65C8" w:rsidRPr="00E67176">
        <w:rPr>
          <w:rFonts w:ascii="Arial Narrow" w:hAnsi="Arial Narrow"/>
          <w:sz w:val="22"/>
          <w:szCs w:val="22"/>
        </w:rPr>
        <w:t>60 mesecev</w:t>
      </w:r>
      <w:r w:rsidR="004C7BEB" w:rsidRPr="00E67176">
        <w:rPr>
          <w:rFonts w:ascii="Arial Narrow" w:hAnsi="Arial Narrow"/>
          <w:sz w:val="22"/>
          <w:szCs w:val="22"/>
        </w:rPr>
        <w:t xml:space="preserve"> </w:t>
      </w:r>
      <w:r w:rsidRPr="00E67176">
        <w:rPr>
          <w:rFonts w:ascii="Arial Narrow" w:hAnsi="Arial Narrow"/>
          <w:sz w:val="22"/>
          <w:szCs w:val="22"/>
        </w:rPr>
        <w:t>izvajal</w:t>
      </w:r>
      <w:r w:rsidR="004C7BEB" w:rsidRPr="00E67176">
        <w:rPr>
          <w:rFonts w:ascii="Arial Narrow" w:hAnsi="Arial Narrow"/>
          <w:sz w:val="22"/>
          <w:szCs w:val="22"/>
        </w:rPr>
        <w:t xml:space="preserve"> </w:t>
      </w:r>
      <w:r w:rsidRPr="00E67176">
        <w:rPr>
          <w:rFonts w:ascii="Arial Narrow" w:hAnsi="Arial Narrow"/>
          <w:sz w:val="22"/>
          <w:szCs w:val="22"/>
        </w:rPr>
        <w:t>preventivno in kurativno vzdrževanje (</w:t>
      </w:r>
      <w:proofErr w:type="spellStart"/>
      <w:r w:rsidRPr="00E67176">
        <w:rPr>
          <w:rFonts w:ascii="Arial Narrow" w:hAnsi="Arial Narrow"/>
          <w:sz w:val="22"/>
          <w:szCs w:val="22"/>
        </w:rPr>
        <w:t>all</w:t>
      </w:r>
      <w:proofErr w:type="spellEnd"/>
      <w:r w:rsidRPr="00E67176">
        <w:rPr>
          <w:rFonts w:ascii="Arial Narrow" w:hAnsi="Arial Narrow"/>
          <w:sz w:val="22"/>
          <w:szCs w:val="22"/>
        </w:rPr>
        <w:t xml:space="preserve"> </w:t>
      </w:r>
      <w:proofErr w:type="spellStart"/>
      <w:r w:rsidRPr="00E67176">
        <w:rPr>
          <w:rFonts w:ascii="Arial Narrow" w:hAnsi="Arial Narrow"/>
          <w:sz w:val="22"/>
          <w:szCs w:val="22"/>
        </w:rPr>
        <w:t>inclusive</w:t>
      </w:r>
      <w:proofErr w:type="spellEnd"/>
      <w:r w:rsidRPr="00E67176">
        <w:rPr>
          <w:rFonts w:ascii="Arial Narrow" w:hAnsi="Arial Narrow"/>
          <w:sz w:val="22"/>
          <w:szCs w:val="22"/>
        </w:rPr>
        <w:t>)  opreme  iz pogodbe o nakupu št.: _____________ in skladno z oddano ponudbo št.: ________________ z dne      _______________________.</w:t>
      </w:r>
      <w:r w:rsidRPr="00E67176">
        <w:rPr>
          <w:rFonts w:ascii="Arial Narrow" w:hAnsi="Arial Narrow"/>
          <w:spacing w:val="-10"/>
          <w:sz w:val="22"/>
          <w:szCs w:val="22"/>
        </w:rPr>
        <w:t xml:space="preserve"> </w:t>
      </w:r>
    </w:p>
    <w:p w14:paraId="528027E9" w14:textId="77777777" w:rsidR="001942FF" w:rsidRPr="00E67176" w:rsidRDefault="001942FF" w:rsidP="001942FF">
      <w:pPr>
        <w:rPr>
          <w:rFonts w:ascii="Arial Narrow" w:hAnsi="Arial Narrow"/>
          <w:sz w:val="22"/>
          <w:szCs w:val="22"/>
        </w:rPr>
      </w:pPr>
    </w:p>
    <w:p w14:paraId="19880763" w14:textId="77777777" w:rsidR="001942FF" w:rsidRPr="00E67176" w:rsidRDefault="001942FF" w:rsidP="001942FF">
      <w:pPr>
        <w:rPr>
          <w:rFonts w:ascii="Arial Narrow" w:hAnsi="Arial Narrow"/>
          <w:sz w:val="22"/>
          <w:szCs w:val="22"/>
        </w:rPr>
      </w:pPr>
      <w:r w:rsidRPr="00E67176">
        <w:rPr>
          <w:rFonts w:ascii="Arial Narrow" w:hAnsi="Arial Narrow"/>
          <w:sz w:val="22"/>
          <w:szCs w:val="22"/>
        </w:rPr>
        <w:t xml:space="preserve">1.3. Izvajalec mora zagotoviti pooblaščen servis oziroma vzdrževanje v Republiki Sloveniji ali v EU, ki ima </w:t>
      </w:r>
    </w:p>
    <w:p w14:paraId="12903078" w14:textId="77777777" w:rsidR="001942FF" w:rsidRPr="00E67176" w:rsidRDefault="001942FF" w:rsidP="001942FF">
      <w:pPr>
        <w:rPr>
          <w:rFonts w:ascii="Arial Narrow" w:hAnsi="Arial Narrow"/>
          <w:sz w:val="22"/>
          <w:szCs w:val="22"/>
        </w:rPr>
      </w:pPr>
      <w:r w:rsidRPr="00E67176">
        <w:rPr>
          <w:rFonts w:ascii="Arial Narrow" w:hAnsi="Arial Narrow"/>
          <w:sz w:val="22"/>
          <w:szCs w:val="22"/>
        </w:rPr>
        <w:t xml:space="preserve">      certifikat s strani proizvajalca za servisiranje-vzdrževanje ponujene opreme. Serviser mora komunicirati v </w:t>
      </w:r>
    </w:p>
    <w:p w14:paraId="40A0145B" w14:textId="77777777" w:rsidR="001942FF" w:rsidRPr="00E67176" w:rsidRDefault="001942FF" w:rsidP="001942FF">
      <w:pPr>
        <w:rPr>
          <w:rFonts w:ascii="Arial Narrow" w:hAnsi="Arial Narrow"/>
          <w:sz w:val="22"/>
          <w:szCs w:val="22"/>
        </w:rPr>
      </w:pPr>
      <w:r w:rsidRPr="00E67176">
        <w:rPr>
          <w:rFonts w:ascii="Arial Narrow" w:hAnsi="Arial Narrow"/>
          <w:sz w:val="22"/>
          <w:szCs w:val="22"/>
        </w:rPr>
        <w:t xml:space="preserve">      slovenskem ali angleškem jeziku.</w:t>
      </w:r>
    </w:p>
    <w:p w14:paraId="5839B9B4" w14:textId="77777777" w:rsidR="001942FF" w:rsidRPr="00E67176" w:rsidRDefault="001942FF" w:rsidP="001942FF">
      <w:pPr>
        <w:ind w:left="360"/>
        <w:jc w:val="both"/>
        <w:rPr>
          <w:rFonts w:ascii="Arial Narrow" w:hAnsi="Arial Narrow"/>
          <w:sz w:val="22"/>
          <w:szCs w:val="22"/>
        </w:rPr>
      </w:pPr>
    </w:p>
    <w:p w14:paraId="399615A4" w14:textId="77777777" w:rsidR="001942FF" w:rsidRPr="00E67176" w:rsidRDefault="001942FF" w:rsidP="001942FF">
      <w:pPr>
        <w:pStyle w:val="Telobesedila"/>
        <w:spacing w:line="220" w:lineRule="atLeast"/>
        <w:jc w:val="both"/>
        <w:rPr>
          <w:rFonts w:ascii="Arial Narrow" w:hAnsi="Arial Narrow" w:cs="Arial"/>
          <w:sz w:val="22"/>
          <w:szCs w:val="22"/>
        </w:rPr>
      </w:pPr>
      <w:r w:rsidRPr="00E67176">
        <w:rPr>
          <w:rFonts w:ascii="Arial Narrow" w:hAnsi="Arial Narrow" w:cs="Arial"/>
          <w:sz w:val="22"/>
          <w:szCs w:val="22"/>
        </w:rPr>
        <w:t xml:space="preserve">1.4. </w:t>
      </w:r>
      <w:proofErr w:type="spellStart"/>
      <w:r w:rsidRPr="00E67176">
        <w:rPr>
          <w:rFonts w:ascii="Arial Narrow" w:hAnsi="Arial Narrow" w:cs="Arial"/>
          <w:sz w:val="22"/>
          <w:szCs w:val="22"/>
        </w:rPr>
        <w:t>All</w:t>
      </w:r>
      <w:proofErr w:type="spellEnd"/>
      <w:r w:rsidRPr="00E67176">
        <w:rPr>
          <w:rFonts w:ascii="Arial Narrow" w:hAnsi="Arial Narrow" w:cs="Arial"/>
          <w:sz w:val="22"/>
          <w:szCs w:val="22"/>
        </w:rPr>
        <w:t xml:space="preserve"> </w:t>
      </w:r>
      <w:proofErr w:type="spellStart"/>
      <w:r w:rsidRPr="00E67176">
        <w:rPr>
          <w:rFonts w:ascii="Arial Narrow" w:hAnsi="Arial Narrow" w:cs="Arial"/>
          <w:sz w:val="22"/>
          <w:szCs w:val="22"/>
        </w:rPr>
        <w:t>inclusive</w:t>
      </w:r>
      <w:proofErr w:type="spellEnd"/>
      <w:r w:rsidRPr="00E67176">
        <w:rPr>
          <w:rFonts w:ascii="Arial Narrow" w:hAnsi="Arial Narrow" w:cs="Arial"/>
          <w:sz w:val="22"/>
          <w:szCs w:val="22"/>
        </w:rPr>
        <w:t xml:space="preserve"> vzdrževanje po tej pogodbi obsega:</w:t>
      </w:r>
    </w:p>
    <w:p w14:paraId="4DC919F5" w14:textId="77777777" w:rsidR="001942FF" w:rsidRPr="00E67176" w:rsidRDefault="001942FF" w:rsidP="00A55D4F">
      <w:pPr>
        <w:pStyle w:val="Telobesedila"/>
        <w:numPr>
          <w:ilvl w:val="0"/>
          <w:numId w:val="54"/>
        </w:numPr>
        <w:spacing w:after="0" w:line="220" w:lineRule="atLeast"/>
        <w:jc w:val="both"/>
        <w:rPr>
          <w:rFonts w:ascii="Arial Narrow" w:hAnsi="Arial Narrow" w:cs="Arial"/>
          <w:sz w:val="22"/>
          <w:szCs w:val="22"/>
        </w:rPr>
      </w:pPr>
      <w:r w:rsidRPr="00E67176">
        <w:rPr>
          <w:rFonts w:ascii="Arial Narrow" w:hAnsi="Arial Narrow"/>
          <w:b/>
          <w:sz w:val="22"/>
          <w:szCs w:val="22"/>
          <w:u w:val="single"/>
          <w:lang w:eastAsia="en-US"/>
        </w:rPr>
        <w:t>Preventivno vzdrževanje</w:t>
      </w:r>
      <w:r w:rsidRPr="00E67176">
        <w:rPr>
          <w:rFonts w:ascii="Arial Narrow" w:hAnsi="Arial Narrow"/>
          <w:sz w:val="22"/>
          <w:szCs w:val="22"/>
          <w:lang w:eastAsia="en-US"/>
        </w:rPr>
        <w:t xml:space="preserve">: zagotavljanje izvajanja rednega vzdrževanja, število rednih vzdrževalnih servisov po navodilih proizvajalca (najmanj 1x letno) vključno z vsemi rezervnimi deli (tudi dragi rezervni deli …) in potrošnim materialom, stroški dela in potnimi stroški (npr.: kontrolo stanja opreme in njene funkcionalnosti, odkrivanje napak in odprava le teh, preverjanje in </w:t>
      </w:r>
      <w:proofErr w:type="spellStart"/>
      <w:r w:rsidRPr="00E67176">
        <w:rPr>
          <w:rFonts w:ascii="Arial Narrow" w:hAnsi="Arial Narrow"/>
          <w:sz w:val="22"/>
          <w:szCs w:val="22"/>
          <w:lang w:eastAsia="en-US"/>
        </w:rPr>
        <w:t>optimiranje</w:t>
      </w:r>
      <w:proofErr w:type="spellEnd"/>
      <w:r w:rsidRPr="00E67176">
        <w:rPr>
          <w:rFonts w:ascii="Arial Narrow" w:hAnsi="Arial Narrow"/>
          <w:sz w:val="22"/>
          <w:szCs w:val="22"/>
          <w:lang w:eastAsia="en-US"/>
        </w:rPr>
        <w:t xml:space="preserve"> funkcijskih parametrov delovanja, čiščenje in kontrola opreme, izdaja servisnega poročila in nalepka na opremi z datumom in podpisom izvedbe pregleda). Preventivno vzdrževanje po tej pogodbi zajema vse potrebne aktivnosti, ki zagotovijo</w:t>
      </w:r>
      <w:r w:rsidRPr="00E67176">
        <w:rPr>
          <w:rFonts w:ascii="Arial Narrow" w:hAnsi="Arial Narrow" w:cs="Arial"/>
          <w:sz w:val="22"/>
          <w:szCs w:val="22"/>
        </w:rPr>
        <w:t>, da se zagotovi varno delovanje, zmanjša možnost okvar ter zagotovi stalno optimalno  delovanje opreme,  kot je navedeno v prilogi št. 2 k tej  pogodbi (načrt preventivnega  vzdrževanja).</w:t>
      </w:r>
    </w:p>
    <w:p w14:paraId="36F59CA1" w14:textId="77777777" w:rsidR="001942FF" w:rsidRPr="00E67176" w:rsidRDefault="001942FF" w:rsidP="001942FF">
      <w:pPr>
        <w:pStyle w:val="Telobesedila"/>
        <w:spacing w:line="220" w:lineRule="atLeast"/>
        <w:jc w:val="both"/>
        <w:rPr>
          <w:rFonts w:ascii="Arial Narrow" w:hAnsi="Arial Narrow" w:cs="Arial"/>
          <w:sz w:val="22"/>
          <w:szCs w:val="22"/>
        </w:rPr>
      </w:pPr>
      <w:r w:rsidRPr="00E67176">
        <w:rPr>
          <w:rFonts w:ascii="Arial Narrow" w:hAnsi="Arial Narrow" w:cs="Arial"/>
          <w:sz w:val="22"/>
          <w:szCs w:val="22"/>
        </w:rPr>
        <w:t xml:space="preserve">            Vključuje tudi mesečne kalibracije/validacije aparata, če je le to potrebno.</w:t>
      </w:r>
    </w:p>
    <w:p w14:paraId="0786910D" w14:textId="77777777" w:rsidR="001942FF" w:rsidRPr="00E67176" w:rsidRDefault="001942FF" w:rsidP="00A55D4F">
      <w:pPr>
        <w:numPr>
          <w:ilvl w:val="0"/>
          <w:numId w:val="54"/>
        </w:numPr>
        <w:rPr>
          <w:rFonts w:ascii="Arial Narrow" w:hAnsi="Arial Narrow" w:cs="Arial"/>
          <w:sz w:val="22"/>
          <w:szCs w:val="22"/>
        </w:rPr>
      </w:pPr>
      <w:r w:rsidRPr="00E67176">
        <w:rPr>
          <w:rFonts w:ascii="Arial Narrow" w:hAnsi="Arial Narrow"/>
          <w:b/>
          <w:sz w:val="22"/>
          <w:szCs w:val="22"/>
          <w:u w:val="single"/>
        </w:rPr>
        <w:t>Kurativno vzdrževanje</w:t>
      </w:r>
      <w:r w:rsidRPr="00E67176">
        <w:rPr>
          <w:rFonts w:ascii="Arial Narrow" w:hAnsi="Arial Narrow"/>
          <w:sz w:val="22"/>
          <w:szCs w:val="22"/>
        </w:rPr>
        <w:t xml:space="preserve"> : servisna popravila/odpravo napak na opremi z zamenjavo iztrošenih, okvarjenih delov in večjega potrošnega materiala za predmetno opremo ter vzpostavitev naprav v fazo pravilnega in brezhibnega delovanja. Servis se opravlja po pozivu naročnika z vključenimi vsemi rezervnimi deli in potrošnimi materiali, vključno s transportnimi in vsemi ostalimi stroški. </w:t>
      </w:r>
    </w:p>
    <w:p w14:paraId="1DBC5ABC" w14:textId="77777777" w:rsidR="001942FF" w:rsidRPr="00E67176" w:rsidRDefault="001942FF" w:rsidP="00A55D4F">
      <w:pPr>
        <w:numPr>
          <w:ilvl w:val="0"/>
          <w:numId w:val="54"/>
        </w:numPr>
        <w:rPr>
          <w:rFonts w:ascii="Arial Narrow" w:hAnsi="Arial Narrow" w:cs="Arial"/>
          <w:sz w:val="22"/>
          <w:szCs w:val="22"/>
        </w:rPr>
      </w:pPr>
      <w:r w:rsidRPr="00E67176">
        <w:rPr>
          <w:rFonts w:ascii="Arial Narrow" w:hAnsi="Arial Narrow" w:cs="Arial"/>
          <w:b/>
          <w:bCs/>
          <w:sz w:val="22"/>
          <w:szCs w:val="22"/>
        </w:rPr>
        <w:t>Redne delovne ure:</w:t>
      </w:r>
      <w:r w:rsidRPr="00E67176">
        <w:rPr>
          <w:rFonts w:ascii="Arial Narrow" w:hAnsi="Arial Narrow" w:cs="Arial"/>
          <w:sz w:val="22"/>
          <w:szCs w:val="22"/>
        </w:rPr>
        <w:t xml:space="preserve"> ure med katerimi bo opravljeno preventivno oz. kurativno vzdrževanje ob  </w:t>
      </w:r>
    </w:p>
    <w:p w14:paraId="5DF1A7E0" w14:textId="77777777" w:rsidR="001942FF" w:rsidRPr="00E67176" w:rsidRDefault="001942FF" w:rsidP="001942FF">
      <w:pPr>
        <w:pStyle w:val="Odstavekseznama"/>
        <w:tabs>
          <w:tab w:val="left" w:pos="-567"/>
          <w:tab w:val="left" w:pos="709"/>
        </w:tabs>
        <w:suppressAutoHyphens/>
        <w:spacing w:line="220" w:lineRule="atLeast"/>
        <w:ind w:left="644"/>
        <w:rPr>
          <w:rFonts w:ascii="Arial Narrow" w:hAnsi="Arial Narrow" w:cs="Arial"/>
          <w:b/>
          <w:bCs/>
          <w:sz w:val="22"/>
          <w:szCs w:val="22"/>
        </w:rPr>
      </w:pPr>
      <w:r w:rsidRPr="00E67176">
        <w:rPr>
          <w:rFonts w:ascii="Arial Narrow" w:hAnsi="Arial Narrow" w:cs="Arial"/>
          <w:sz w:val="22"/>
          <w:szCs w:val="22"/>
        </w:rPr>
        <w:t>delavnikih (od ponedeljka do petka) med  07:00 in 17:00 uro.</w:t>
      </w:r>
    </w:p>
    <w:p w14:paraId="1AC22474" w14:textId="77777777" w:rsidR="001942FF" w:rsidRPr="00E67176" w:rsidRDefault="001942FF" w:rsidP="00A55D4F">
      <w:pPr>
        <w:pStyle w:val="Odstavekseznama"/>
        <w:numPr>
          <w:ilvl w:val="0"/>
          <w:numId w:val="54"/>
        </w:numPr>
        <w:tabs>
          <w:tab w:val="left" w:pos="-567"/>
          <w:tab w:val="left" w:pos="851"/>
        </w:tabs>
        <w:suppressAutoHyphens/>
        <w:spacing w:line="260" w:lineRule="atLeast"/>
        <w:jc w:val="both"/>
        <w:rPr>
          <w:rFonts w:ascii="Arial Narrow" w:hAnsi="Arial Narrow"/>
          <w:b/>
          <w:sz w:val="22"/>
          <w:szCs w:val="22"/>
        </w:rPr>
      </w:pPr>
      <w:r w:rsidRPr="00E67176">
        <w:rPr>
          <w:rFonts w:ascii="Arial Narrow" w:hAnsi="Arial Narrow"/>
          <w:b/>
          <w:sz w:val="22"/>
          <w:szCs w:val="22"/>
        </w:rPr>
        <w:lastRenderedPageBreak/>
        <w:t>Rezervni deli</w:t>
      </w:r>
    </w:p>
    <w:p w14:paraId="24FD3515" w14:textId="77777777" w:rsidR="001942FF" w:rsidRPr="00E67176" w:rsidRDefault="001942FF" w:rsidP="001942FF">
      <w:pPr>
        <w:pStyle w:val="Odstavekseznama"/>
        <w:tabs>
          <w:tab w:val="left" w:pos="-567"/>
          <w:tab w:val="left" w:pos="851"/>
        </w:tabs>
        <w:suppressAutoHyphens/>
        <w:ind w:left="644"/>
        <w:rPr>
          <w:rFonts w:ascii="Arial Narrow" w:hAnsi="Arial Narrow"/>
          <w:sz w:val="22"/>
          <w:szCs w:val="22"/>
        </w:rPr>
      </w:pPr>
      <w:r w:rsidRPr="00E67176">
        <w:rPr>
          <w:rFonts w:ascii="Arial Narrow" w:hAnsi="Arial Narrow"/>
          <w:sz w:val="22"/>
          <w:szCs w:val="22"/>
        </w:rPr>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20EA3049" w14:textId="77777777" w:rsidR="001942FF" w:rsidRPr="00E67176" w:rsidRDefault="001942FF" w:rsidP="00A55D4F">
      <w:pPr>
        <w:pStyle w:val="Telobesedila"/>
        <w:numPr>
          <w:ilvl w:val="0"/>
          <w:numId w:val="54"/>
        </w:numPr>
        <w:spacing w:after="0" w:line="220" w:lineRule="atLeast"/>
        <w:jc w:val="both"/>
        <w:rPr>
          <w:rFonts w:ascii="Arial Narrow" w:hAnsi="Arial Narrow" w:cs="Arial"/>
          <w:b/>
          <w:bCs/>
          <w:sz w:val="22"/>
          <w:szCs w:val="22"/>
        </w:rPr>
      </w:pPr>
      <w:r w:rsidRPr="00E67176">
        <w:rPr>
          <w:rFonts w:ascii="Arial Narrow" w:hAnsi="Arial Narrow" w:cs="Arial"/>
          <w:b/>
          <w:bCs/>
          <w:sz w:val="22"/>
          <w:szCs w:val="22"/>
        </w:rPr>
        <w:t>Odzivni čas in čas za odpravo napak</w:t>
      </w:r>
    </w:p>
    <w:p w14:paraId="534B2933" w14:textId="57C391FC" w:rsidR="001942FF" w:rsidRPr="00E67176" w:rsidRDefault="001942FF" w:rsidP="001942FF">
      <w:pPr>
        <w:pStyle w:val="Telobesedila"/>
        <w:ind w:left="720"/>
        <w:jc w:val="both"/>
        <w:rPr>
          <w:rFonts w:ascii="Arial Narrow" w:hAnsi="Arial Narrow"/>
          <w:bCs/>
          <w:sz w:val="22"/>
          <w:szCs w:val="22"/>
        </w:rPr>
      </w:pPr>
      <w:r w:rsidRPr="00E67176">
        <w:rPr>
          <w:rFonts w:ascii="Arial Narrow" w:hAnsi="Arial Narrow"/>
          <w:bCs/>
          <w:sz w:val="22"/>
          <w:szCs w:val="22"/>
        </w:rPr>
        <w:t xml:space="preserve">Odzivni čas za odpravo okvare/napake/pomanjkljivosti je: maksimalno </w:t>
      </w:r>
      <w:r w:rsidR="00D5781F" w:rsidRPr="00E67176">
        <w:rPr>
          <w:rFonts w:ascii="Arial Narrow" w:hAnsi="Arial Narrow"/>
          <w:bCs/>
          <w:sz w:val="22"/>
          <w:szCs w:val="22"/>
        </w:rPr>
        <w:t>12</w:t>
      </w:r>
      <w:r w:rsidRPr="00E67176">
        <w:rPr>
          <w:rFonts w:ascii="Arial Narrow" w:hAnsi="Arial Narrow"/>
          <w:bCs/>
          <w:sz w:val="22"/>
          <w:szCs w:val="22"/>
        </w:rPr>
        <w:t xml:space="preserve"> ur od naročnikovega obvestila o napaki. V tem času se mora izvajalec javiti pri odgovorni osebi naročnika.</w:t>
      </w:r>
    </w:p>
    <w:p w14:paraId="05786AB7" w14:textId="50981FFA" w:rsidR="001942FF" w:rsidRPr="00E67176" w:rsidRDefault="001942FF" w:rsidP="001942FF">
      <w:pPr>
        <w:pStyle w:val="Telobesedila"/>
        <w:ind w:left="709"/>
        <w:jc w:val="both"/>
        <w:rPr>
          <w:rFonts w:ascii="Arial Narrow" w:hAnsi="Arial Narrow"/>
          <w:bCs/>
          <w:sz w:val="22"/>
          <w:szCs w:val="22"/>
        </w:rPr>
      </w:pPr>
      <w:r w:rsidRPr="00E67176">
        <w:rPr>
          <w:rFonts w:ascii="Arial Narrow" w:hAnsi="Arial Narrow"/>
          <w:bCs/>
          <w:sz w:val="22"/>
          <w:szCs w:val="22"/>
        </w:rPr>
        <w:t xml:space="preserve">Čas za odpravo napak/okvare/pomanjkljivosti je največ </w:t>
      </w:r>
      <w:r w:rsidR="00D5781F" w:rsidRPr="00E67176">
        <w:rPr>
          <w:rFonts w:ascii="Arial Narrow" w:hAnsi="Arial Narrow"/>
          <w:bCs/>
          <w:sz w:val="22"/>
          <w:szCs w:val="22"/>
        </w:rPr>
        <w:t>48</w:t>
      </w:r>
      <w:r w:rsidRPr="00E67176">
        <w:rPr>
          <w:rFonts w:ascii="Arial Narrow" w:hAnsi="Arial Narrow"/>
          <w:bCs/>
          <w:sz w:val="22"/>
          <w:szCs w:val="22"/>
        </w:rPr>
        <w:t xml:space="preserve"> ur od poteka odzivnega časa. V kolikor odprava napake v tem času ni možna, mora izvajalec najkasneje v roku nadaljnjih 72 ur pokvarjeno opremo brezplačno nadomestiti z nadomestno opremo enake funkcionalnosti in kvalitete. Če izvajalec ne nadomesti okvarjene opreme v navedenem roku, se mu za vsak dan posebej obračuna pogodbena kazen, kot podrobneje opredeljeno v nadaljevanju te pogodbe. </w:t>
      </w:r>
    </w:p>
    <w:p w14:paraId="77A29225" w14:textId="77777777" w:rsidR="001942FF" w:rsidRPr="00E67176" w:rsidRDefault="001942FF" w:rsidP="001942FF">
      <w:pPr>
        <w:pStyle w:val="Telobesedila"/>
        <w:ind w:left="709"/>
        <w:jc w:val="both"/>
        <w:rPr>
          <w:rFonts w:ascii="Arial Narrow" w:hAnsi="Arial Narrow"/>
          <w:color w:val="000000"/>
          <w:sz w:val="22"/>
          <w:szCs w:val="22"/>
        </w:rPr>
      </w:pPr>
      <w:r w:rsidRPr="00E67176">
        <w:rPr>
          <w:rFonts w:ascii="Arial Narrow" w:hAnsi="Arial Narrow"/>
          <w:sz w:val="22"/>
          <w:szCs w:val="22"/>
        </w:rPr>
        <w:t>Vsaka prijava okvare/napake/pomanjkljivosti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E67176">
        <w:rPr>
          <w:rFonts w:ascii="Arial Narrow" w:hAnsi="Arial Narrow"/>
          <w:color w:val="1F497D"/>
          <w:sz w:val="22"/>
          <w:szCs w:val="22"/>
        </w:rPr>
        <w:t xml:space="preserve"> </w:t>
      </w:r>
      <w:r w:rsidRPr="00E67176">
        <w:rPr>
          <w:rFonts w:ascii="Arial Narrow" w:hAnsi="Arial Narrow"/>
          <w:color w:val="000000"/>
          <w:sz w:val="22"/>
          <w:szCs w:val="22"/>
        </w:rPr>
        <w:t>e) odgovorna oseba na oddelku.</w:t>
      </w:r>
    </w:p>
    <w:p w14:paraId="32CD80F7" w14:textId="77777777" w:rsidR="001942FF" w:rsidRPr="00E67176" w:rsidRDefault="001942FF" w:rsidP="001942FF">
      <w:pPr>
        <w:pStyle w:val="Telobesedila"/>
        <w:ind w:left="720"/>
        <w:jc w:val="both"/>
        <w:rPr>
          <w:rFonts w:ascii="Arial Narrow" w:hAnsi="Arial Narrow"/>
          <w:color w:val="FF0000"/>
          <w:sz w:val="22"/>
          <w:szCs w:val="22"/>
        </w:rPr>
      </w:pPr>
    </w:p>
    <w:p w14:paraId="10D95063" w14:textId="77777777" w:rsidR="001942FF" w:rsidRPr="00E67176" w:rsidRDefault="001942FF" w:rsidP="001942FF">
      <w:pPr>
        <w:tabs>
          <w:tab w:val="num" w:pos="1581"/>
        </w:tabs>
        <w:jc w:val="both"/>
        <w:outlineLvl w:val="0"/>
        <w:rPr>
          <w:rFonts w:ascii="Arial Narrow" w:hAnsi="Arial Narrow" w:cs="Arial"/>
          <w:b/>
          <w:sz w:val="22"/>
          <w:szCs w:val="22"/>
        </w:rPr>
      </w:pPr>
      <w:r w:rsidRPr="00E67176">
        <w:rPr>
          <w:rFonts w:ascii="Arial Narrow" w:hAnsi="Arial Narrow" w:cs="Arial"/>
          <w:b/>
          <w:sz w:val="22"/>
          <w:szCs w:val="22"/>
        </w:rPr>
        <w:t>2. OBDOBJE VZDRŽEVANJA</w:t>
      </w:r>
    </w:p>
    <w:p w14:paraId="7BED9278" w14:textId="77777777" w:rsidR="001942FF" w:rsidRPr="00E67176" w:rsidRDefault="001942FF" w:rsidP="001942FF">
      <w:pPr>
        <w:tabs>
          <w:tab w:val="num" w:pos="1581"/>
        </w:tabs>
        <w:jc w:val="both"/>
        <w:outlineLvl w:val="0"/>
        <w:rPr>
          <w:rFonts w:ascii="Arial Narrow" w:hAnsi="Arial Narrow" w:cs="Arial"/>
          <w:bCs/>
          <w:sz w:val="22"/>
          <w:szCs w:val="22"/>
        </w:rPr>
      </w:pPr>
    </w:p>
    <w:p w14:paraId="641901C0" w14:textId="77777777" w:rsidR="001942FF" w:rsidRPr="00E67176" w:rsidRDefault="001942FF" w:rsidP="001942FF">
      <w:pPr>
        <w:tabs>
          <w:tab w:val="num" w:pos="1440"/>
        </w:tabs>
        <w:jc w:val="both"/>
        <w:outlineLvl w:val="0"/>
        <w:rPr>
          <w:rFonts w:ascii="Arial Narrow" w:hAnsi="Arial Narrow" w:cs="Arial"/>
          <w:sz w:val="22"/>
          <w:szCs w:val="22"/>
        </w:rPr>
      </w:pPr>
      <w:r w:rsidRPr="00E67176">
        <w:rPr>
          <w:rFonts w:ascii="Arial Narrow" w:hAnsi="Arial Narrow" w:cs="Arial"/>
          <w:bCs/>
          <w:sz w:val="22"/>
          <w:szCs w:val="22"/>
        </w:rPr>
        <w:t xml:space="preserve">2.1. </w:t>
      </w:r>
      <w:r w:rsidRPr="00E67176">
        <w:rPr>
          <w:rFonts w:ascii="Arial Narrow" w:hAnsi="Arial Narrow" w:cs="Arial"/>
          <w:sz w:val="22"/>
          <w:szCs w:val="22"/>
        </w:rPr>
        <w:t xml:space="preserve">Izvajalec bo pričel z vzdrževanjem opreme po tej pogodbi prvi naslednji dan po poteku garancijske dobe </w:t>
      </w:r>
    </w:p>
    <w:p w14:paraId="2E64FBD7" w14:textId="77777777" w:rsidR="001942FF" w:rsidRPr="00E67176" w:rsidRDefault="001942FF" w:rsidP="001942FF">
      <w:pPr>
        <w:jc w:val="both"/>
        <w:outlineLvl w:val="0"/>
        <w:rPr>
          <w:rFonts w:ascii="Arial Narrow" w:hAnsi="Arial Narrow" w:cs="Arial"/>
          <w:b/>
          <w:sz w:val="22"/>
          <w:szCs w:val="22"/>
        </w:rPr>
      </w:pPr>
      <w:r w:rsidRPr="00E67176">
        <w:rPr>
          <w:rFonts w:ascii="Arial Narrow" w:hAnsi="Arial Narrow" w:cs="Arial"/>
          <w:sz w:val="22"/>
          <w:szCs w:val="22"/>
        </w:rPr>
        <w:t xml:space="preserve">       opreme. Vzdrževanje se bo izvajalo 60 mesecev. </w:t>
      </w:r>
    </w:p>
    <w:p w14:paraId="731E3FD1" w14:textId="77777777" w:rsidR="001942FF" w:rsidRPr="00E67176" w:rsidRDefault="001942FF" w:rsidP="001942FF">
      <w:pPr>
        <w:tabs>
          <w:tab w:val="num" w:pos="1581"/>
        </w:tabs>
        <w:jc w:val="both"/>
        <w:outlineLvl w:val="0"/>
        <w:rPr>
          <w:rFonts w:ascii="Arial Narrow" w:hAnsi="Arial Narrow" w:cs="Arial"/>
          <w:bCs/>
          <w:sz w:val="22"/>
          <w:szCs w:val="22"/>
        </w:rPr>
      </w:pPr>
    </w:p>
    <w:p w14:paraId="6A833786" w14:textId="77777777" w:rsidR="001942FF" w:rsidRPr="00E67176" w:rsidRDefault="001942FF" w:rsidP="001942FF">
      <w:pPr>
        <w:tabs>
          <w:tab w:val="num" w:pos="1581"/>
        </w:tabs>
        <w:jc w:val="both"/>
        <w:outlineLvl w:val="0"/>
        <w:rPr>
          <w:rFonts w:ascii="Arial Narrow" w:hAnsi="Arial Narrow" w:cs="Arial"/>
          <w:b/>
          <w:sz w:val="22"/>
          <w:szCs w:val="22"/>
        </w:rPr>
      </w:pPr>
    </w:p>
    <w:p w14:paraId="46F60099" w14:textId="77777777" w:rsidR="001942FF" w:rsidRPr="00E67176" w:rsidRDefault="001942FF" w:rsidP="001942FF">
      <w:pPr>
        <w:rPr>
          <w:rFonts w:ascii="Arial Narrow" w:hAnsi="Arial Narrow" w:cs="Arial"/>
          <w:b/>
          <w:sz w:val="22"/>
          <w:szCs w:val="22"/>
        </w:rPr>
      </w:pPr>
      <w:r w:rsidRPr="00E67176">
        <w:rPr>
          <w:rFonts w:ascii="Arial Narrow" w:hAnsi="Arial Narrow" w:cs="Arial"/>
          <w:b/>
          <w:sz w:val="22"/>
          <w:szCs w:val="22"/>
        </w:rPr>
        <w:t xml:space="preserve">3. ODGOVORNOST IZVAJALCA </w:t>
      </w:r>
    </w:p>
    <w:p w14:paraId="6681BD27" w14:textId="77777777" w:rsidR="001942FF" w:rsidRPr="00E67176" w:rsidRDefault="001942FF" w:rsidP="001942FF">
      <w:pPr>
        <w:tabs>
          <w:tab w:val="num" w:pos="567"/>
        </w:tabs>
        <w:ind w:left="567" w:hanging="567"/>
        <w:rPr>
          <w:rFonts w:ascii="Arial Narrow" w:hAnsi="Arial Narrow" w:cs="Arial"/>
          <w:b/>
          <w:sz w:val="22"/>
          <w:szCs w:val="22"/>
        </w:rPr>
      </w:pPr>
    </w:p>
    <w:p w14:paraId="1A427DA0" w14:textId="77777777" w:rsidR="001942FF" w:rsidRPr="00E67176" w:rsidRDefault="001942FF" w:rsidP="00A55D4F">
      <w:pPr>
        <w:numPr>
          <w:ilvl w:val="1"/>
          <w:numId w:val="57"/>
        </w:numPr>
        <w:tabs>
          <w:tab w:val="clear" w:pos="502"/>
          <w:tab w:val="num" w:pos="567"/>
        </w:tabs>
        <w:ind w:left="567" w:hanging="567"/>
        <w:rPr>
          <w:rFonts w:ascii="Arial Narrow" w:hAnsi="Arial Narrow" w:cs="Arial"/>
          <w:sz w:val="22"/>
          <w:szCs w:val="22"/>
        </w:rPr>
      </w:pPr>
      <w:r w:rsidRPr="00E67176">
        <w:rPr>
          <w:rFonts w:ascii="Arial Narrow" w:hAnsi="Arial Narrow" w:cs="Arial"/>
          <w:sz w:val="22"/>
          <w:szCs w:val="22"/>
        </w:rPr>
        <w:t>Izvajalec bo v skladu z določili te pogodbe opravil sledeče:</w:t>
      </w:r>
    </w:p>
    <w:p w14:paraId="03DA31A7" w14:textId="77777777" w:rsidR="001942FF" w:rsidRPr="00E67176" w:rsidRDefault="001942FF" w:rsidP="001942FF">
      <w:pPr>
        <w:tabs>
          <w:tab w:val="left" w:pos="567"/>
        </w:tabs>
        <w:rPr>
          <w:rFonts w:ascii="Arial Narrow" w:hAnsi="Arial Narrow" w:cs="Arial"/>
          <w:b/>
          <w:sz w:val="22"/>
          <w:szCs w:val="22"/>
        </w:rPr>
      </w:pPr>
    </w:p>
    <w:p w14:paraId="64AF94EE" w14:textId="77777777" w:rsidR="001942FF" w:rsidRPr="00E67176" w:rsidRDefault="001942FF" w:rsidP="00A55D4F">
      <w:pPr>
        <w:numPr>
          <w:ilvl w:val="0"/>
          <w:numId w:val="50"/>
        </w:numPr>
        <w:tabs>
          <w:tab w:val="left" w:pos="-567"/>
          <w:tab w:val="left" w:pos="0"/>
          <w:tab w:val="num" w:pos="851"/>
        </w:tabs>
        <w:suppressAutoHyphens/>
        <w:ind w:left="851" w:hanging="284"/>
        <w:jc w:val="both"/>
        <w:rPr>
          <w:rFonts w:ascii="Arial Narrow" w:hAnsi="Arial Narrow"/>
          <w:sz w:val="22"/>
          <w:szCs w:val="22"/>
        </w:rPr>
      </w:pPr>
      <w:r w:rsidRPr="00E67176">
        <w:rPr>
          <w:rFonts w:ascii="Arial Narrow" w:hAnsi="Arial Narrow"/>
          <w:sz w:val="22"/>
          <w:szCs w:val="22"/>
        </w:rPr>
        <w:t xml:space="preserve">Opravil število obiskov preventivnega vzdrževanja, kakor je določeno v tej pogodbi v primernih časovnih intervalih. Preventivno vzdrževanje bo izvedeno v času rednih  delovnih ur in v terminih, ki so predhodno usklajeni z naročnikom. </w:t>
      </w:r>
    </w:p>
    <w:p w14:paraId="3EF15051" w14:textId="77777777" w:rsidR="001942FF" w:rsidRPr="00E67176" w:rsidRDefault="001942FF" w:rsidP="001942FF">
      <w:pPr>
        <w:tabs>
          <w:tab w:val="left" w:pos="-567"/>
          <w:tab w:val="left" w:pos="0"/>
          <w:tab w:val="num" w:pos="851"/>
        </w:tabs>
        <w:suppressAutoHyphens/>
        <w:ind w:left="851" w:hanging="284"/>
        <w:rPr>
          <w:rFonts w:ascii="Arial Narrow" w:hAnsi="Arial Narrow"/>
          <w:sz w:val="22"/>
          <w:szCs w:val="22"/>
        </w:rPr>
      </w:pPr>
    </w:p>
    <w:p w14:paraId="4AA315CE" w14:textId="77777777" w:rsidR="001942FF" w:rsidRPr="00E67176" w:rsidRDefault="001942FF" w:rsidP="00A55D4F">
      <w:pPr>
        <w:numPr>
          <w:ilvl w:val="0"/>
          <w:numId w:val="50"/>
        </w:numPr>
        <w:tabs>
          <w:tab w:val="left" w:pos="-567"/>
          <w:tab w:val="left" w:pos="0"/>
          <w:tab w:val="num" w:pos="851"/>
        </w:tabs>
        <w:suppressAutoHyphens/>
        <w:ind w:left="851" w:hanging="284"/>
        <w:jc w:val="both"/>
        <w:rPr>
          <w:rFonts w:ascii="Arial Narrow" w:hAnsi="Arial Narrow"/>
          <w:sz w:val="22"/>
          <w:szCs w:val="22"/>
        </w:rPr>
      </w:pPr>
      <w:r w:rsidRPr="00E67176">
        <w:rPr>
          <w:rFonts w:ascii="Arial Narrow" w:hAnsi="Arial Narrow"/>
          <w:sz w:val="22"/>
          <w:szCs w:val="22"/>
        </w:rPr>
        <w:t>Izvršil kurativno vzdrževanje na prizadeven in profesionalen način med načrtovanimi obiski ali na poziv. Izvajalec se bo na poziv odzval v roku 12 ur (odzivni čas) in v urgentnih primerih opravil vzdrževanje tudi izven rednih delovnih ur, pri čemer je naročnik tisti, ki posamezni primer opredeli kot urgentni.</w:t>
      </w:r>
    </w:p>
    <w:p w14:paraId="6D886CA1" w14:textId="77777777" w:rsidR="001942FF" w:rsidRPr="00E67176" w:rsidRDefault="001942FF" w:rsidP="001942FF">
      <w:pPr>
        <w:tabs>
          <w:tab w:val="left" w:pos="-567"/>
          <w:tab w:val="left" w:pos="0"/>
          <w:tab w:val="num" w:pos="851"/>
        </w:tabs>
        <w:suppressAutoHyphens/>
        <w:ind w:left="851" w:hanging="284"/>
        <w:rPr>
          <w:rFonts w:ascii="Arial Narrow" w:hAnsi="Arial Narrow"/>
          <w:sz w:val="22"/>
          <w:szCs w:val="22"/>
        </w:rPr>
      </w:pPr>
    </w:p>
    <w:p w14:paraId="25BC52CD" w14:textId="77777777" w:rsidR="001942FF" w:rsidRPr="00E67176" w:rsidRDefault="001942FF" w:rsidP="00A55D4F">
      <w:pPr>
        <w:numPr>
          <w:ilvl w:val="0"/>
          <w:numId w:val="50"/>
        </w:numPr>
        <w:tabs>
          <w:tab w:val="left" w:pos="-567"/>
          <w:tab w:val="left" w:pos="0"/>
          <w:tab w:val="num" w:pos="851"/>
        </w:tabs>
        <w:suppressAutoHyphens/>
        <w:ind w:left="851" w:hanging="284"/>
        <w:jc w:val="both"/>
        <w:rPr>
          <w:rFonts w:ascii="Arial Narrow" w:hAnsi="Arial Narrow"/>
          <w:sz w:val="22"/>
          <w:szCs w:val="22"/>
        </w:rPr>
      </w:pPr>
      <w:r w:rsidRPr="00E67176">
        <w:rPr>
          <w:rFonts w:ascii="Arial Narrow" w:hAnsi="Arial Narrow"/>
          <w:sz w:val="22"/>
          <w:szCs w:val="22"/>
        </w:rPr>
        <w:t>Izvajalec bo ob koncu pogodbenega obdobja predal naročniku poročilo o stanju opreme po posameznih aparaturah z oceno smiselnosti nadaljnjega servisiranja.</w:t>
      </w:r>
    </w:p>
    <w:p w14:paraId="44C1551E" w14:textId="77777777" w:rsidR="001942FF" w:rsidRPr="00E67176" w:rsidRDefault="001942FF" w:rsidP="001942FF">
      <w:pPr>
        <w:tabs>
          <w:tab w:val="left" w:pos="-567"/>
          <w:tab w:val="left" w:pos="0"/>
          <w:tab w:val="num" w:pos="851"/>
        </w:tabs>
        <w:suppressAutoHyphens/>
        <w:rPr>
          <w:rFonts w:ascii="Arial Narrow" w:hAnsi="Arial Narrow"/>
          <w:sz w:val="22"/>
          <w:szCs w:val="22"/>
        </w:rPr>
      </w:pPr>
    </w:p>
    <w:p w14:paraId="47EB4726" w14:textId="77777777" w:rsidR="001942FF" w:rsidRPr="00E67176" w:rsidRDefault="001942FF" w:rsidP="00A55D4F">
      <w:pPr>
        <w:numPr>
          <w:ilvl w:val="0"/>
          <w:numId w:val="50"/>
        </w:numPr>
        <w:tabs>
          <w:tab w:val="left" w:pos="-567"/>
          <w:tab w:val="left" w:pos="0"/>
          <w:tab w:val="num" w:pos="851"/>
        </w:tabs>
        <w:suppressAutoHyphens/>
        <w:ind w:left="851" w:hanging="284"/>
        <w:jc w:val="both"/>
        <w:rPr>
          <w:rFonts w:ascii="Arial Narrow" w:hAnsi="Arial Narrow"/>
          <w:sz w:val="22"/>
          <w:szCs w:val="22"/>
        </w:rPr>
      </w:pPr>
      <w:r w:rsidRPr="00E67176">
        <w:rPr>
          <w:rFonts w:ascii="Arial Narrow" w:hAnsi="Arial Narrow"/>
          <w:sz w:val="22"/>
          <w:szCs w:val="22"/>
        </w:rPr>
        <w:t>V primeru resnejših okvar, ki po oceni izvajalca presegajo vrednost  4.000,00 EUR   po posamezni aparaturi, mora izvajalec predhodno obvestiti odgovorno osebo naročnika in pridobiti njegovo soglasje  za popravilo.</w:t>
      </w:r>
    </w:p>
    <w:p w14:paraId="2815622F" w14:textId="77777777" w:rsidR="001942FF" w:rsidRPr="00E67176" w:rsidRDefault="001942FF" w:rsidP="001942FF">
      <w:pPr>
        <w:tabs>
          <w:tab w:val="left" w:pos="567"/>
        </w:tabs>
        <w:rPr>
          <w:rFonts w:ascii="Arial Narrow" w:hAnsi="Arial Narrow"/>
          <w:b/>
          <w:sz w:val="22"/>
          <w:szCs w:val="22"/>
        </w:rPr>
      </w:pPr>
    </w:p>
    <w:p w14:paraId="576475B2" w14:textId="77777777" w:rsidR="001942FF" w:rsidRPr="00E67176" w:rsidRDefault="001942FF" w:rsidP="00A55D4F">
      <w:pPr>
        <w:numPr>
          <w:ilvl w:val="1"/>
          <w:numId w:val="57"/>
        </w:numPr>
        <w:tabs>
          <w:tab w:val="clear" w:pos="502"/>
          <w:tab w:val="left" w:pos="-567"/>
          <w:tab w:val="left" w:pos="0"/>
          <w:tab w:val="num" w:pos="567"/>
        </w:tabs>
        <w:suppressAutoHyphens/>
        <w:ind w:left="567" w:hanging="567"/>
        <w:jc w:val="both"/>
        <w:rPr>
          <w:rFonts w:ascii="Arial Narrow" w:hAnsi="Arial Narrow"/>
          <w:sz w:val="22"/>
          <w:szCs w:val="22"/>
        </w:rPr>
      </w:pPr>
      <w:r w:rsidRPr="00E67176">
        <w:rPr>
          <w:rFonts w:ascii="Arial Narrow" w:hAnsi="Arial Narrow"/>
          <w:sz w:val="22"/>
          <w:szCs w:val="22"/>
        </w:rPr>
        <w:t xml:space="preserve">Izvajalec mora ob podpisu pogodbe dostaviti naročniku načrt preventivnega vzdrževanja za vsako opremo – aparaturo posebej. Načrt preventivnega vzdrževanja je naveden v Prilogi št. 2 k tej pogodbi. Iz načrta mora biti razviden predviden potreben čas vzdrževanja za vsak aparat posebej. </w:t>
      </w:r>
    </w:p>
    <w:p w14:paraId="44041896" w14:textId="77777777" w:rsidR="001942FF" w:rsidRPr="00E67176" w:rsidRDefault="001942FF" w:rsidP="001942FF">
      <w:pPr>
        <w:tabs>
          <w:tab w:val="left" w:pos="-567"/>
          <w:tab w:val="left" w:pos="0"/>
          <w:tab w:val="num" w:pos="567"/>
          <w:tab w:val="left" w:pos="4643"/>
        </w:tabs>
        <w:suppressAutoHyphens/>
        <w:ind w:left="567" w:hanging="567"/>
        <w:rPr>
          <w:rFonts w:ascii="Arial Narrow" w:hAnsi="Arial Narrow"/>
          <w:sz w:val="22"/>
          <w:szCs w:val="22"/>
        </w:rPr>
      </w:pPr>
    </w:p>
    <w:p w14:paraId="6C30140C" w14:textId="77777777" w:rsidR="001942FF" w:rsidRPr="00E67176" w:rsidRDefault="001942FF" w:rsidP="00A55D4F">
      <w:pPr>
        <w:numPr>
          <w:ilvl w:val="1"/>
          <w:numId w:val="57"/>
        </w:numPr>
        <w:tabs>
          <w:tab w:val="left" w:pos="-567"/>
          <w:tab w:val="left" w:pos="0"/>
        </w:tabs>
        <w:suppressAutoHyphens/>
        <w:ind w:hanging="502"/>
        <w:jc w:val="both"/>
        <w:rPr>
          <w:rFonts w:ascii="Arial Narrow" w:hAnsi="Arial Narrow"/>
          <w:sz w:val="22"/>
          <w:szCs w:val="22"/>
        </w:rPr>
      </w:pPr>
      <w:r w:rsidRPr="00E67176">
        <w:rPr>
          <w:rFonts w:ascii="Arial Narrow" w:hAnsi="Arial Narrow"/>
          <w:sz w:val="22"/>
          <w:szCs w:val="22"/>
        </w:rPr>
        <w:t>Izvajalec se obvezuje odpraviti vsako okvaro/napako/pomanjkljivost na vgrajenih delih v času garancije. Izvajalec bo na svoje stroške popravil okvaro/napako/pomanjkljivost  in zamenjal okvarjeni del opreme. Tako okvaro mora izvajalec, če naročnik tako zahteva, odpraviti v času, ki velja za urgentne primere, tudi izven rednih delovnih ur.</w:t>
      </w:r>
    </w:p>
    <w:p w14:paraId="0B7DFD3C" w14:textId="77777777" w:rsidR="001942FF" w:rsidRPr="00E67176" w:rsidRDefault="001942FF" w:rsidP="001942FF">
      <w:pPr>
        <w:tabs>
          <w:tab w:val="left" w:pos="-567"/>
          <w:tab w:val="left" w:pos="0"/>
        </w:tabs>
        <w:suppressAutoHyphens/>
        <w:jc w:val="both"/>
        <w:rPr>
          <w:rFonts w:ascii="Arial Narrow" w:hAnsi="Arial Narrow"/>
          <w:sz w:val="22"/>
          <w:szCs w:val="22"/>
        </w:rPr>
      </w:pPr>
    </w:p>
    <w:p w14:paraId="7B68976C" w14:textId="77777777" w:rsidR="001942FF" w:rsidRPr="00E67176" w:rsidRDefault="001942FF" w:rsidP="00A55D4F">
      <w:pPr>
        <w:pStyle w:val="Odstavekseznama"/>
        <w:numPr>
          <w:ilvl w:val="1"/>
          <w:numId w:val="57"/>
        </w:numPr>
        <w:tabs>
          <w:tab w:val="left" w:pos="-567"/>
          <w:tab w:val="left" w:pos="0"/>
        </w:tabs>
        <w:suppressAutoHyphens/>
        <w:spacing w:line="260" w:lineRule="atLeast"/>
        <w:ind w:left="360" w:hanging="502"/>
        <w:jc w:val="both"/>
        <w:rPr>
          <w:rFonts w:ascii="Arial Narrow" w:hAnsi="Arial Narrow" w:cs="Arial"/>
          <w:sz w:val="22"/>
          <w:szCs w:val="22"/>
        </w:rPr>
      </w:pPr>
      <w:r w:rsidRPr="00E67176">
        <w:rPr>
          <w:rFonts w:ascii="Arial Narrow" w:hAnsi="Arial Narrow" w:cs="Arial"/>
          <w:sz w:val="22"/>
          <w:szCs w:val="22"/>
        </w:rPr>
        <w:lastRenderedPageBreak/>
        <w:t>Izvajalec se mora v območju in v prostorih UKCL obnašati v skladu z  navodili, ki veljajo za  obiskovalce UKCL (priponka izdana pri UKCL z imenom na vidnem mestu, dostop v sam objekt,  obveščanje ob prihodu in odhodu….).</w:t>
      </w:r>
    </w:p>
    <w:p w14:paraId="76860603" w14:textId="77777777" w:rsidR="001942FF" w:rsidRPr="00E67176" w:rsidRDefault="001942FF" w:rsidP="001942FF">
      <w:pPr>
        <w:pStyle w:val="Odstavekseznama"/>
        <w:rPr>
          <w:rFonts w:ascii="Arial Narrow" w:hAnsi="Arial Narrow" w:cs="Arial"/>
          <w:sz w:val="22"/>
          <w:szCs w:val="22"/>
        </w:rPr>
      </w:pPr>
    </w:p>
    <w:p w14:paraId="0EA1A3FE" w14:textId="77777777" w:rsidR="001942FF" w:rsidRPr="00E67176" w:rsidRDefault="001942FF" w:rsidP="00A55D4F">
      <w:pPr>
        <w:pStyle w:val="Odstavekseznama"/>
        <w:numPr>
          <w:ilvl w:val="1"/>
          <w:numId w:val="57"/>
        </w:numPr>
        <w:tabs>
          <w:tab w:val="left" w:pos="-567"/>
          <w:tab w:val="left" w:pos="0"/>
        </w:tabs>
        <w:suppressAutoHyphens/>
        <w:spacing w:line="260" w:lineRule="atLeast"/>
        <w:ind w:left="360" w:hanging="502"/>
        <w:jc w:val="both"/>
        <w:rPr>
          <w:rFonts w:ascii="Arial Narrow" w:hAnsi="Arial Narrow" w:cs="Arial"/>
          <w:sz w:val="22"/>
          <w:szCs w:val="22"/>
        </w:rPr>
      </w:pPr>
      <w:r w:rsidRPr="00E67176">
        <w:rPr>
          <w:rFonts w:ascii="Arial Narrow" w:hAnsi="Arial Narrow" w:cs="Arial"/>
          <w:sz w:val="22"/>
          <w:szCs w:val="22"/>
        </w:rPr>
        <w:t xml:space="preserve">Izvajalec izrecno izjavlja, da bo vse pogodbeno dogovorjene obveznosti izvedel v dogovorjenih rokih, količini in kakovosti, v skladu s predpisi in pravili stroke ter s skrbnostjo dobrega strokovnjaka. </w:t>
      </w:r>
    </w:p>
    <w:p w14:paraId="6A1D0756" w14:textId="77777777" w:rsidR="001942FF" w:rsidRPr="00E67176" w:rsidRDefault="001942FF" w:rsidP="001942FF">
      <w:pPr>
        <w:tabs>
          <w:tab w:val="left" w:pos="567"/>
        </w:tabs>
        <w:rPr>
          <w:rFonts w:ascii="Arial Narrow" w:hAnsi="Arial Narrow" w:cs="Arial"/>
          <w:b/>
          <w:sz w:val="22"/>
          <w:szCs w:val="22"/>
        </w:rPr>
      </w:pPr>
    </w:p>
    <w:p w14:paraId="76AF53B1" w14:textId="77777777" w:rsidR="001942FF" w:rsidRPr="00E67176" w:rsidRDefault="001942FF" w:rsidP="001942FF">
      <w:pPr>
        <w:tabs>
          <w:tab w:val="left" w:pos="567"/>
        </w:tabs>
        <w:rPr>
          <w:rFonts w:ascii="Arial Narrow" w:hAnsi="Arial Narrow" w:cs="Arial"/>
          <w:b/>
          <w:sz w:val="22"/>
          <w:szCs w:val="22"/>
        </w:rPr>
      </w:pPr>
    </w:p>
    <w:p w14:paraId="3F2AAB41" w14:textId="77777777" w:rsidR="001942FF" w:rsidRPr="00E67176" w:rsidRDefault="001942FF" w:rsidP="00A55D4F">
      <w:pPr>
        <w:numPr>
          <w:ilvl w:val="0"/>
          <w:numId w:val="57"/>
        </w:numPr>
        <w:tabs>
          <w:tab w:val="left" w:pos="567"/>
        </w:tabs>
        <w:rPr>
          <w:rFonts w:ascii="Arial Narrow" w:hAnsi="Arial Narrow" w:cs="Arial"/>
          <w:b/>
          <w:sz w:val="22"/>
          <w:szCs w:val="22"/>
        </w:rPr>
      </w:pPr>
      <w:r w:rsidRPr="00E67176">
        <w:rPr>
          <w:rFonts w:ascii="Arial Narrow" w:hAnsi="Arial Narrow" w:cs="Arial"/>
          <w:b/>
          <w:sz w:val="22"/>
          <w:szCs w:val="22"/>
        </w:rPr>
        <w:t>REZERVNI DELI</w:t>
      </w:r>
    </w:p>
    <w:p w14:paraId="62F8C37D" w14:textId="77777777" w:rsidR="001942FF" w:rsidRPr="00E67176" w:rsidRDefault="001942FF" w:rsidP="001942FF">
      <w:pPr>
        <w:tabs>
          <w:tab w:val="left" w:pos="567"/>
        </w:tabs>
        <w:rPr>
          <w:rFonts w:ascii="Arial Narrow" w:hAnsi="Arial Narrow" w:cs="Arial"/>
          <w:b/>
          <w:sz w:val="22"/>
          <w:szCs w:val="22"/>
        </w:rPr>
      </w:pPr>
    </w:p>
    <w:p w14:paraId="7C707B4E" w14:textId="77777777" w:rsidR="001942FF" w:rsidRPr="00E67176" w:rsidRDefault="001942FF" w:rsidP="001942FF">
      <w:pPr>
        <w:jc w:val="both"/>
        <w:rPr>
          <w:rFonts w:ascii="Arial Narrow" w:hAnsi="Arial Narrow" w:cs="Arial"/>
          <w:sz w:val="22"/>
          <w:szCs w:val="22"/>
        </w:rPr>
      </w:pPr>
      <w:r w:rsidRPr="00E67176">
        <w:rPr>
          <w:rFonts w:ascii="Arial Narrow" w:hAnsi="Arial Narrow" w:cs="Arial"/>
          <w:sz w:val="22"/>
          <w:szCs w:val="22"/>
        </w:rPr>
        <w:t xml:space="preserve">4.1. Izvajalec se obvezuje, da bo zagotavljal dobavo in zamenjavo oz. vgradnjo originalnih rezervnih delov in </w:t>
      </w:r>
    </w:p>
    <w:p w14:paraId="02376AEE" w14:textId="77777777" w:rsidR="001942FF" w:rsidRPr="00E67176" w:rsidRDefault="001942FF" w:rsidP="001942FF">
      <w:pPr>
        <w:jc w:val="both"/>
        <w:rPr>
          <w:rFonts w:ascii="Arial Narrow" w:hAnsi="Arial Narrow" w:cs="Arial"/>
          <w:sz w:val="22"/>
          <w:szCs w:val="22"/>
        </w:rPr>
      </w:pPr>
      <w:r w:rsidRPr="00E67176">
        <w:rPr>
          <w:rFonts w:ascii="Arial Narrow" w:hAnsi="Arial Narrow" w:cs="Arial"/>
          <w:sz w:val="22"/>
          <w:szCs w:val="22"/>
        </w:rPr>
        <w:t xml:space="preserve">       potrošni material ves čas trajanja pogodbe., ki ga/jih je potrebno zamenjati zaradi okvare ali napak na </w:t>
      </w:r>
    </w:p>
    <w:p w14:paraId="230DEF39" w14:textId="77777777" w:rsidR="001942FF" w:rsidRPr="00E67176" w:rsidRDefault="001942FF" w:rsidP="001942FF">
      <w:pPr>
        <w:jc w:val="both"/>
        <w:rPr>
          <w:rFonts w:ascii="Arial Narrow" w:hAnsi="Arial Narrow" w:cs="Arial"/>
          <w:sz w:val="22"/>
          <w:szCs w:val="22"/>
        </w:rPr>
      </w:pPr>
      <w:r w:rsidRPr="00E67176">
        <w:rPr>
          <w:rFonts w:ascii="Arial Narrow" w:hAnsi="Arial Narrow" w:cs="Arial"/>
          <w:sz w:val="22"/>
          <w:szCs w:val="22"/>
        </w:rPr>
        <w:t xml:space="preserve">       opremi ali zaradi predvidenega postopka preventivnega vzdrževanja. </w:t>
      </w:r>
    </w:p>
    <w:p w14:paraId="689F317A" w14:textId="77777777" w:rsidR="001942FF" w:rsidRPr="00E67176" w:rsidRDefault="001942FF" w:rsidP="001942FF">
      <w:pPr>
        <w:tabs>
          <w:tab w:val="num" w:pos="567"/>
        </w:tabs>
        <w:ind w:left="567" w:hanging="567"/>
        <w:jc w:val="both"/>
        <w:rPr>
          <w:rFonts w:ascii="Arial Narrow" w:hAnsi="Arial Narrow" w:cs="Arial"/>
          <w:sz w:val="22"/>
          <w:szCs w:val="22"/>
        </w:rPr>
      </w:pPr>
    </w:p>
    <w:p w14:paraId="11F989DD" w14:textId="77777777" w:rsidR="00701A3B" w:rsidRDefault="008300DB" w:rsidP="00E12084">
      <w:pPr>
        <w:jc w:val="both"/>
        <w:rPr>
          <w:rFonts w:ascii="Arial Narrow" w:hAnsi="Arial Narrow" w:cs="Arial"/>
          <w:sz w:val="22"/>
          <w:szCs w:val="22"/>
        </w:rPr>
      </w:pPr>
      <w:r>
        <w:rPr>
          <w:rFonts w:ascii="Arial Narrow" w:hAnsi="Arial Narrow" w:cs="Arial"/>
          <w:sz w:val="22"/>
          <w:szCs w:val="22"/>
        </w:rPr>
        <w:t xml:space="preserve">4.2. </w:t>
      </w:r>
      <w:r w:rsidR="001942FF" w:rsidRPr="00E67176">
        <w:rPr>
          <w:rFonts w:ascii="Arial Narrow" w:hAnsi="Arial Narrow" w:cs="Arial"/>
          <w:sz w:val="22"/>
          <w:szCs w:val="22"/>
        </w:rPr>
        <w:t>Izvajalec odgovarja za napake skladno z določili Obligacijskega zakonika. Za vgrajene rezervne dele in</w:t>
      </w:r>
    </w:p>
    <w:p w14:paraId="09684113" w14:textId="77777777" w:rsidR="00701A3B" w:rsidRDefault="00701A3B" w:rsidP="00E12084">
      <w:pPr>
        <w:jc w:val="both"/>
        <w:rPr>
          <w:rFonts w:ascii="Arial Narrow" w:hAnsi="Arial Narrow" w:cs="Arial"/>
          <w:sz w:val="22"/>
          <w:szCs w:val="22"/>
        </w:rPr>
      </w:pPr>
      <w:r>
        <w:rPr>
          <w:rFonts w:ascii="Arial Narrow" w:hAnsi="Arial Narrow" w:cs="Arial"/>
          <w:sz w:val="22"/>
          <w:szCs w:val="22"/>
        </w:rPr>
        <w:t xml:space="preserve">      </w:t>
      </w:r>
      <w:r w:rsidR="001942FF" w:rsidRPr="00E67176">
        <w:rPr>
          <w:rFonts w:ascii="Arial Narrow" w:hAnsi="Arial Narrow" w:cs="Arial"/>
          <w:sz w:val="22"/>
          <w:szCs w:val="22"/>
        </w:rPr>
        <w:t xml:space="preserve"> nadomestne dele nudi izvajalec garancijo za odpravo napak po specifikaciji proizvajalca. Seznam garancijskih</w:t>
      </w:r>
    </w:p>
    <w:p w14:paraId="3E3A0903" w14:textId="2D67D2B3" w:rsidR="001942FF" w:rsidRPr="00E67176" w:rsidRDefault="00701A3B" w:rsidP="00E12084">
      <w:pPr>
        <w:jc w:val="both"/>
        <w:rPr>
          <w:rFonts w:ascii="Arial Narrow" w:hAnsi="Arial Narrow" w:cs="Arial"/>
          <w:sz w:val="22"/>
          <w:szCs w:val="22"/>
        </w:rPr>
      </w:pPr>
      <w:r>
        <w:rPr>
          <w:rFonts w:ascii="Arial Narrow" w:hAnsi="Arial Narrow" w:cs="Arial"/>
          <w:sz w:val="22"/>
          <w:szCs w:val="22"/>
        </w:rPr>
        <w:t xml:space="preserve">      </w:t>
      </w:r>
      <w:r w:rsidR="001942FF" w:rsidRPr="00E67176">
        <w:rPr>
          <w:rFonts w:ascii="Arial Narrow" w:hAnsi="Arial Narrow" w:cs="Arial"/>
          <w:sz w:val="22"/>
          <w:szCs w:val="22"/>
        </w:rPr>
        <w:t xml:space="preserve"> rokov za rezervne dele po specifikaciji proizvajalca je priloga 3 te pogodbe.</w:t>
      </w:r>
    </w:p>
    <w:p w14:paraId="53787CF3" w14:textId="77777777" w:rsidR="001942FF" w:rsidRPr="00E67176" w:rsidRDefault="001942FF" w:rsidP="001942FF">
      <w:pPr>
        <w:tabs>
          <w:tab w:val="num" w:pos="567"/>
        </w:tabs>
        <w:ind w:left="567" w:hanging="567"/>
        <w:jc w:val="both"/>
        <w:rPr>
          <w:rFonts w:ascii="Arial Narrow" w:hAnsi="Arial Narrow" w:cs="Arial"/>
          <w:sz w:val="22"/>
          <w:szCs w:val="22"/>
        </w:rPr>
      </w:pPr>
    </w:p>
    <w:p w14:paraId="4C8CA041" w14:textId="77777777" w:rsidR="008300DB" w:rsidRDefault="008300DB" w:rsidP="008300DB">
      <w:pPr>
        <w:jc w:val="both"/>
        <w:rPr>
          <w:rFonts w:ascii="Arial Narrow" w:hAnsi="Arial Narrow" w:cs="Arial"/>
          <w:sz w:val="22"/>
          <w:szCs w:val="22"/>
        </w:rPr>
      </w:pPr>
      <w:r>
        <w:rPr>
          <w:rFonts w:ascii="Arial Narrow" w:hAnsi="Arial Narrow" w:cs="Arial"/>
          <w:sz w:val="22"/>
          <w:szCs w:val="22"/>
        </w:rPr>
        <w:t xml:space="preserve">4.3. </w:t>
      </w:r>
      <w:r w:rsidR="001942FF" w:rsidRPr="00E67176">
        <w:rPr>
          <w:rFonts w:ascii="Arial Narrow" w:hAnsi="Arial Narrow" w:cs="Arial"/>
          <w:sz w:val="22"/>
          <w:szCs w:val="22"/>
        </w:rPr>
        <w:t xml:space="preserve">Stroški dobave in zamenjave oz. vgradnje rezervnih delov iz 4.1. točke tega člena so zajeti v končni pogodbeni </w:t>
      </w:r>
    </w:p>
    <w:p w14:paraId="505E4D58" w14:textId="6BBFE234" w:rsidR="001942FF" w:rsidRPr="00E67176" w:rsidRDefault="008300DB" w:rsidP="008300DB">
      <w:pPr>
        <w:jc w:val="both"/>
        <w:rPr>
          <w:rFonts w:ascii="Arial Narrow" w:hAnsi="Arial Narrow" w:cs="Arial"/>
          <w:sz w:val="22"/>
          <w:szCs w:val="22"/>
        </w:rPr>
      </w:pPr>
      <w:r>
        <w:rPr>
          <w:rFonts w:ascii="Arial Narrow" w:hAnsi="Arial Narrow" w:cs="Arial"/>
          <w:sz w:val="22"/>
          <w:szCs w:val="22"/>
        </w:rPr>
        <w:t xml:space="preserve">       </w:t>
      </w:r>
      <w:r w:rsidR="001942FF" w:rsidRPr="00E67176">
        <w:rPr>
          <w:rFonts w:ascii="Arial Narrow" w:hAnsi="Arial Narrow" w:cs="Arial"/>
          <w:sz w:val="22"/>
          <w:szCs w:val="22"/>
        </w:rPr>
        <w:t>ceni, ki je določena v 7. točki te pogodbe.</w:t>
      </w:r>
    </w:p>
    <w:p w14:paraId="4CCA055B" w14:textId="77777777" w:rsidR="001942FF" w:rsidRPr="00E67176" w:rsidRDefault="001942FF" w:rsidP="001942FF">
      <w:pPr>
        <w:tabs>
          <w:tab w:val="num" w:pos="567"/>
        </w:tabs>
        <w:rPr>
          <w:rFonts w:ascii="Arial Narrow" w:hAnsi="Arial Narrow" w:cs="Arial"/>
          <w:b/>
          <w:sz w:val="22"/>
          <w:szCs w:val="22"/>
        </w:rPr>
      </w:pPr>
    </w:p>
    <w:p w14:paraId="7D3C4C78" w14:textId="77777777" w:rsidR="001942FF" w:rsidRPr="00E67176" w:rsidRDefault="001942FF" w:rsidP="00A55D4F">
      <w:pPr>
        <w:numPr>
          <w:ilvl w:val="0"/>
          <w:numId w:val="57"/>
        </w:numPr>
        <w:tabs>
          <w:tab w:val="clear" w:pos="360"/>
          <w:tab w:val="num" w:pos="567"/>
        </w:tabs>
        <w:ind w:left="567" w:hanging="567"/>
        <w:rPr>
          <w:rFonts w:ascii="Arial Narrow" w:hAnsi="Arial Narrow" w:cs="Arial"/>
          <w:b/>
          <w:sz w:val="22"/>
          <w:szCs w:val="22"/>
        </w:rPr>
      </w:pPr>
      <w:r w:rsidRPr="00E67176">
        <w:rPr>
          <w:rFonts w:ascii="Arial Narrow" w:hAnsi="Arial Narrow" w:cs="Arial"/>
          <w:b/>
          <w:sz w:val="22"/>
          <w:szCs w:val="22"/>
        </w:rPr>
        <w:t>POROČANJE</w:t>
      </w:r>
    </w:p>
    <w:p w14:paraId="0D4EA4B0" w14:textId="77777777" w:rsidR="001942FF" w:rsidRPr="00E67176" w:rsidRDefault="001942FF" w:rsidP="001942FF">
      <w:pPr>
        <w:tabs>
          <w:tab w:val="left" w:pos="-567"/>
          <w:tab w:val="left" w:pos="0"/>
          <w:tab w:val="num" w:pos="567"/>
        </w:tabs>
        <w:suppressAutoHyphens/>
        <w:ind w:left="567" w:hanging="567"/>
        <w:jc w:val="both"/>
        <w:rPr>
          <w:rFonts w:ascii="Arial Narrow" w:hAnsi="Arial Narrow" w:cs="Arial"/>
          <w:sz w:val="22"/>
          <w:szCs w:val="22"/>
        </w:rPr>
      </w:pPr>
    </w:p>
    <w:p w14:paraId="1D10A89D" w14:textId="77777777" w:rsidR="001942FF" w:rsidRPr="00E67176" w:rsidRDefault="001942FF" w:rsidP="00A55D4F">
      <w:pPr>
        <w:numPr>
          <w:ilvl w:val="1"/>
          <w:numId w:val="57"/>
        </w:numPr>
        <w:tabs>
          <w:tab w:val="clear" w:pos="502"/>
          <w:tab w:val="left" w:pos="-567"/>
          <w:tab w:val="left" w:pos="0"/>
          <w:tab w:val="num" w:pos="567"/>
        </w:tabs>
        <w:suppressAutoHyphens/>
        <w:ind w:left="567" w:hanging="567"/>
        <w:jc w:val="both"/>
        <w:rPr>
          <w:rFonts w:ascii="Arial Narrow" w:hAnsi="Arial Narrow" w:cs="Arial"/>
          <w:sz w:val="22"/>
          <w:szCs w:val="22"/>
        </w:rPr>
      </w:pPr>
      <w:r w:rsidRPr="00E67176">
        <w:rPr>
          <w:rFonts w:ascii="Arial Narrow" w:hAnsi="Arial Narrow" w:cs="Arial"/>
          <w:sz w:val="22"/>
          <w:szCs w:val="22"/>
        </w:rPr>
        <w:t xml:space="preserve">Izvajalec bo naročniku </w:t>
      </w:r>
      <w:r w:rsidRPr="00E67176">
        <w:rPr>
          <w:rFonts w:ascii="Arial Narrow" w:hAnsi="Arial Narrow" w:cs="Arial"/>
          <w:b/>
          <w:sz w:val="22"/>
          <w:szCs w:val="22"/>
          <w:u w:val="single"/>
        </w:rPr>
        <w:t>po vsakem preventivnem in kurativnem posegu</w:t>
      </w:r>
      <w:r w:rsidRPr="00E67176">
        <w:rPr>
          <w:rFonts w:ascii="Arial Narrow" w:hAnsi="Arial Narrow" w:cs="Arial"/>
          <w:sz w:val="22"/>
          <w:szCs w:val="22"/>
        </w:rPr>
        <w:t xml:space="preserve"> na opremi podal poročilo v obliki delovnega naloga z natančnim opisom izvedenih storitev in o eventualni zamenjavi delov, in sicer:</w:t>
      </w:r>
    </w:p>
    <w:p w14:paraId="23215D1D" w14:textId="77777777" w:rsidR="001942FF" w:rsidRPr="00E67176" w:rsidRDefault="001942FF" w:rsidP="00A55D4F">
      <w:pPr>
        <w:numPr>
          <w:ilvl w:val="0"/>
          <w:numId w:val="51"/>
        </w:numPr>
        <w:tabs>
          <w:tab w:val="left" w:pos="-567"/>
          <w:tab w:val="left" w:pos="0"/>
          <w:tab w:val="num" w:pos="993"/>
        </w:tabs>
        <w:suppressAutoHyphens/>
        <w:ind w:firstLine="208"/>
        <w:jc w:val="both"/>
        <w:rPr>
          <w:rFonts w:ascii="Arial Narrow" w:hAnsi="Arial Narrow" w:cs="Arial"/>
          <w:sz w:val="22"/>
          <w:szCs w:val="22"/>
        </w:rPr>
      </w:pPr>
      <w:r w:rsidRPr="00E67176">
        <w:rPr>
          <w:rFonts w:ascii="Arial Narrow" w:hAnsi="Arial Narrow" w:cs="Arial"/>
          <w:sz w:val="22"/>
          <w:szCs w:val="22"/>
        </w:rPr>
        <w:t>število opravljenih ur (redne, izredne)</w:t>
      </w:r>
    </w:p>
    <w:p w14:paraId="51FDDF5A" w14:textId="77777777" w:rsidR="001942FF" w:rsidRPr="00E67176" w:rsidRDefault="001942FF" w:rsidP="00A55D4F">
      <w:pPr>
        <w:numPr>
          <w:ilvl w:val="0"/>
          <w:numId w:val="51"/>
        </w:numPr>
        <w:tabs>
          <w:tab w:val="left" w:pos="-567"/>
          <w:tab w:val="left" w:pos="0"/>
          <w:tab w:val="num" w:pos="993"/>
        </w:tabs>
        <w:suppressAutoHyphens/>
        <w:ind w:firstLine="208"/>
        <w:jc w:val="both"/>
        <w:rPr>
          <w:rFonts w:ascii="Arial Narrow" w:hAnsi="Arial Narrow" w:cs="Arial"/>
          <w:sz w:val="22"/>
          <w:szCs w:val="22"/>
        </w:rPr>
      </w:pPr>
      <w:r w:rsidRPr="00E67176">
        <w:rPr>
          <w:rFonts w:ascii="Arial Narrow" w:hAnsi="Arial Narrow" w:cs="Arial"/>
          <w:sz w:val="22"/>
          <w:szCs w:val="22"/>
        </w:rPr>
        <w:t>čas prihoda in čas odhoda serviserja</w:t>
      </w:r>
    </w:p>
    <w:p w14:paraId="136E53EB" w14:textId="77777777" w:rsidR="001942FF" w:rsidRPr="00E67176" w:rsidRDefault="001942FF" w:rsidP="00A55D4F">
      <w:pPr>
        <w:numPr>
          <w:ilvl w:val="0"/>
          <w:numId w:val="51"/>
        </w:numPr>
        <w:tabs>
          <w:tab w:val="left" w:pos="-567"/>
          <w:tab w:val="left" w:pos="0"/>
          <w:tab w:val="num" w:pos="993"/>
        </w:tabs>
        <w:suppressAutoHyphens/>
        <w:ind w:firstLine="208"/>
        <w:jc w:val="both"/>
        <w:rPr>
          <w:rFonts w:ascii="Arial Narrow" w:hAnsi="Arial Narrow" w:cs="Arial"/>
          <w:sz w:val="22"/>
          <w:szCs w:val="22"/>
        </w:rPr>
      </w:pPr>
      <w:r w:rsidRPr="00E67176">
        <w:rPr>
          <w:rFonts w:ascii="Arial Narrow" w:hAnsi="Arial Narrow" w:cs="Arial"/>
          <w:sz w:val="22"/>
          <w:szCs w:val="22"/>
        </w:rPr>
        <w:t>inventarna številka  in naziv opreme oz. aparata</w:t>
      </w:r>
    </w:p>
    <w:p w14:paraId="0A961825" w14:textId="77777777" w:rsidR="001942FF" w:rsidRPr="00E67176" w:rsidRDefault="001942FF" w:rsidP="00A55D4F">
      <w:pPr>
        <w:numPr>
          <w:ilvl w:val="0"/>
          <w:numId w:val="51"/>
        </w:numPr>
        <w:tabs>
          <w:tab w:val="left" w:pos="-567"/>
          <w:tab w:val="left" w:pos="0"/>
          <w:tab w:val="num" w:pos="993"/>
        </w:tabs>
        <w:suppressAutoHyphens/>
        <w:ind w:firstLine="208"/>
        <w:jc w:val="both"/>
        <w:rPr>
          <w:rFonts w:ascii="Arial Narrow" w:hAnsi="Arial Narrow" w:cs="Arial"/>
          <w:sz w:val="22"/>
          <w:szCs w:val="22"/>
        </w:rPr>
      </w:pPr>
      <w:r w:rsidRPr="00E67176">
        <w:rPr>
          <w:rFonts w:ascii="Arial Narrow" w:hAnsi="Arial Narrow" w:cs="Arial"/>
          <w:sz w:val="22"/>
          <w:szCs w:val="22"/>
        </w:rPr>
        <w:t xml:space="preserve">lokacija aparata  </w:t>
      </w:r>
    </w:p>
    <w:p w14:paraId="3B28F8A4" w14:textId="77777777" w:rsidR="001942FF" w:rsidRPr="00E67176" w:rsidRDefault="001942FF" w:rsidP="00A55D4F">
      <w:pPr>
        <w:numPr>
          <w:ilvl w:val="0"/>
          <w:numId w:val="51"/>
        </w:numPr>
        <w:tabs>
          <w:tab w:val="left" w:pos="-567"/>
          <w:tab w:val="left" w:pos="0"/>
          <w:tab w:val="num" w:pos="993"/>
        </w:tabs>
        <w:suppressAutoHyphens/>
        <w:ind w:firstLine="208"/>
        <w:jc w:val="both"/>
        <w:rPr>
          <w:rFonts w:ascii="Arial Narrow" w:hAnsi="Arial Narrow" w:cs="Arial"/>
          <w:sz w:val="22"/>
          <w:szCs w:val="22"/>
        </w:rPr>
      </w:pPr>
      <w:r w:rsidRPr="00E67176">
        <w:rPr>
          <w:rFonts w:ascii="Arial Narrow" w:hAnsi="Arial Narrow" w:cs="Arial"/>
          <w:sz w:val="22"/>
          <w:szCs w:val="22"/>
        </w:rPr>
        <w:t>količina, vrsta in naziv novega vgrajenega materiala oz. rezervnih delov</w:t>
      </w:r>
    </w:p>
    <w:p w14:paraId="2DD78412" w14:textId="77777777" w:rsidR="001942FF" w:rsidRPr="00E67176" w:rsidRDefault="001942FF" w:rsidP="00A55D4F">
      <w:pPr>
        <w:numPr>
          <w:ilvl w:val="0"/>
          <w:numId w:val="51"/>
        </w:numPr>
        <w:tabs>
          <w:tab w:val="left" w:pos="-567"/>
          <w:tab w:val="left" w:pos="0"/>
          <w:tab w:val="num" w:pos="993"/>
        </w:tabs>
        <w:suppressAutoHyphens/>
        <w:ind w:firstLine="208"/>
        <w:jc w:val="both"/>
        <w:rPr>
          <w:rFonts w:ascii="Arial Narrow" w:hAnsi="Arial Narrow" w:cs="Arial"/>
          <w:sz w:val="22"/>
          <w:szCs w:val="22"/>
        </w:rPr>
      </w:pPr>
      <w:r w:rsidRPr="00E67176">
        <w:rPr>
          <w:rFonts w:ascii="Arial Narrow" w:hAnsi="Arial Narrow" w:cs="Arial"/>
          <w:sz w:val="22"/>
          <w:szCs w:val="22"/>
        </w:rPr>
        <w:t>količina, vrsta, naziv obnovljenega vgrajenega materiala oz. rezervnih delov</w:t>
      </w:r>
    </w:p>
    <w:p w14:paraId="3FF26DDF" w14:textId="77777777" w:rsidR="001942FF" w:rsidRPr="00E67176" w:rsidRDefault="001942FF" w:rsidP="00A55D4F">
      <w:pPr>
        <w:numPr>
          <w:ilvl w:val="0"/>
          <w:numId w:val="51"/>
        </w:numPr>
        <w:tabs>
          <w:tab w:val="left" w:pos="-567"/>
          <w:tab w:val="left" w:pos="0"/>
          <w:tab w:val="num" w:pos="993"/>
        </w:tabs>
        <w:suppressAutoHyphens/>
        <w:ind w:firstLine="208"/>
        <w:jc w:val="both"/>
        <w:rPr>
          <w:rFonts w:ascii="Arial Narrow" w:hAnsi="Arial Narrow" w:cs="Arial"/>
          <w:sz w:val="22"/>
          <w:szCs w:val="22"/>
        </w:rPr>
      </w:pPr>
      <w:r w:rsidRPr="00E67176">
        <w:rPr>
          <w:rFonts w:ascii="Arial Narrow" w:hAnsi="Arial Narrow" w:cs="Arial"/>
          <w:sz w:val="22"/>
          <w:szCs w:val="22"/>
        </w:rPr>
        <w:t>dolžino garancijskega obdobja za vgrajene rezervne dele</w:t>
      </w:r>
    </w:p>
    <w:p w14:paraId="526DDADA" w14:textId="77777777" w:rsidR="001942FF" w:rsidRPr="00E67176" w:rsidRDefault="001942FF" w:rsidP="00A55D4F">
      <w:pPr>
        <w:numPr>
          <w:ilvl w:val="0"/>
          <w:numId w:val="51"/>
        </w:numPr>
        <w:tabs>
          <w:tab w:val="left" w:pos="-567"/>
          <w:tab w:val="left" w:pos="0"/>
          <w:tab w:val="num" w:pos="993"/>
        </w:tabs>
        <w:suppressAutoHyphens/>
        <w:ind w:left="993" w:hanging="284"/>
        <w:jc w:val="both"/>
        <w:rPr>
          <w:rFonts w:ascii="Arial Narrow" w:hAnsi="Arial Narrow" w:cs="Arial"/>
          <w:sz w:val="22"/>
          <w:szCs w:val="22"/>
        </w:rPr>
      </w:pPr>
      <w:r w:rsidRPr="00E67176">
        <w:rPr>
          <w:rFonts w:ascii="Arial Narrow" w:hAnsi="Arial Narrow" w:cs="Arial"/>
          <w:sz w:val="22"/>
          <w:szCs w:val="22"/>
        </w:rPr>
        <w:t xml:space="preserve">da je aparat brezhiben in varen za uporabo (če ni, je potrebno opisati vzrok in kdaj  bo napaka odpravljena) </w:t>
      </w:r>
    </w:p>
    <w:p w14:paraId="5B71CB0A" w14:textId="77777777" w:rsidR="001942FF" w:rsidRPr="00E67176" w:rsidRDefault="001942FF" w:rsidP="00A55D4F">
      <w:pPr>
        <w:numPr>
          <w:ilvl w:val="0"/>
          <w:numId w:val="51"/>
        </w:numPr>
        <w:tabs>
          <w:tab w:val="left" w:pos="-567"/>
          <w:tab w:val="left" w:pos="0"/>
          <w:tab w:val="num" w:pos="993"/>
        </w:tabs>
        <w:suppressAutoHyphens/>
        <w:ind w:left="993" w:hanging="284"/>
        <w:jc w:val="both"/>
        <w:rPr>
          <w:rFonts w:ascii="Arial Narrow" w:hAnsi="Arial Narrow" w:cs="Arial"/>
          <w:sz w:val="22"/>
          <w:szCs w:val="22"/>
        </w:rPr>
      </w:pPr>
      <w:r w:rsidRPr="00E67176">
        <w:rPr>
          <w:rFonts w:ascii="Arial Narrow" w:hAnsi="Arial Narrow" w:cs="Arial"/>
          <w:sz w:val="22"/>
          <w:szCs w:val="22"/>
        </w:rPr>
        <w:t>čas nedelovanja aparata</w:t>
      </w:r>
    </w:p>
    <w:p w14:paraId="3787236A" w14:textId="77777777" w:rsidR="001942FF" w:rsidRPr="00E67176" w:rsidRDefault="001942FF" w:rsidP="00A55D4F">
      <w:pPr>
        <w:numPr>
          <w:ilvl w:val="0"/>
          <w:numId w:val="51"/>
        </w:numPr>
        <w:tabs>
          <w:tab w:val="left" w:pos="-567"/>
          <w:tab w:val="left" w:pos="0"/>
          <w:tab w:val="num" w:pos="993"/>
        </w:tabs>
        <w:suppressAutoHyphens/>
        <w:ind w:left="993" w:hanging="284"/>
        <w:jc w:val="both"/>
        <w:rPr>
          <w:rFonts w:ascii="Arial Narrow" w:hAnsi="Arial Narrow" w:cs="Arial"/>
          <w:sz w:val="22"/>
          <w:szCs w:val="22"/>
        </w:rPr>
      </w:pPr>
      <w:r w:rsidRPr="00E67176">
        <w:rPr>
          <w:rFonts w:ascii="Arial Narrow" w:hAnsi="Arial Narrow" w:cs="Arial"/>
          <w:sz w:val="22"/>
          <w:szCs w:val="22"/>
        </w:rPr>
        <w:t>znesek zamenjanih rezervnih delov in</w:t>
      </w:r>
    </w:p>
    <w:p w14:paraId="566658BF" w14:textId="77777777" w:rsidR="001942FF" w:rsidRPr="00E67176" w:rsidRDefault="001942FF" w:rsidP="00A55D4F">
      <w:pPr>
        <w:numPr>
          <w:ilvl w:val="0"/>
          <w:numId w:val="51"/>
        </w:numPr>
        <w:tabs>
          <w:tab w:val="left" w:pos="-567"/>
          <w:tab w:val="left" w:pos="0"/>
          <w:tab w:val="num" w:pos="993"/>
        </w:tabs>
        <w:suppressAutoHyphens/>
        <w:ind w:left="993" w:hanging="284"/>
        <w:jc w:val="both"/>
        <w:rPr>
          <w:rFonts w:ascii="Arial Narrow" w:hAnsi="Arial Narrow" w:cs="Arial"/>
          <w:sz w:val="22"/>
          <w:szCs w:val="22"/>
        </w:rPr>
      </w:pPr>
      <w:r w:rsidRPr="00E67176">
        <w:rPr>
          <w:rFonts w:ascii="Arial Narrow" w:hAnsi="Arial Narrow" w:cs="Arial"/>
          <w:sz w:val="22"/>
          <w:szCs w:val="22"/>
        </w:rPr>
        <w:t>vrednost inženirske ure</w:t>
      </w:r>
    </w:p>
    <w:p w14:paraId="2F677CEA" w14:textId="77777777" w:rsidR="001942FF" w:rsidRPr="00E67176" w:rsidRDefault="001942FF" w:rsidP="00A55D4F">
      <w:pPr>
        <w:numPr>
          <w:ilvl w:val="0"/>
          <w:numId w:val="51"/>
        </w:numPr>
        <w:tabs>
          <w:tab w:val="left" w:pos="-567"/>
          <w:tab w:val="left" w:pos="0"/>
          <w:tab w:val="num" w:pos="993"/>
        </w:tabs>
        <w:suppressAutoHyphens/>
        <w:ind w:left="993" w:hanging="284"/>
        <w:jc w:val="both"/>
        <w:rPr>
          <w:rFonts w:ascii="Arial Narrow" w:hAnsi="Arial Narrow" w:cs="Arial"/>
          <w:sz w:val="22"/>
          <w:szCs w:val="22"/>
        </w:rPr>
      </w:pPr>
      <w:r w:rsidRPr="00E67176">
        <w:rPr>
          <w:rFonts w:ascii="Arial Narrow" w:hAnsi="Arial Narrow" w:cs="Arial"/>
          <w:sz w:val="22"/>
          <w:szCs w:val="22"/>
        </w:rPr>
        <w:t xml:space="preserve">vsak delovni nalog mora biti podpisan s strani pooblaščene osebe na delovišču oz. njegovega namestnika, </w:t>
      </w:r>
      <w:r w:rsidRPr="00E67176">
        <w:rPr>
          <w:rFonts w:ascii="Arial Narrow" w:hAnsi="Arial Narrow"/>
          <w:sz w:val="22"/>
          <w:szCs w:val="22"/>
        </w:rPr>
        <w:t>delovni nalog se v primeru dela več dni izstavi oziroma napiše za vsak dan posega z natančnim opisom in kot je to definirano v predhodnih točkah tega člena te pogodbe</w:t>
      </w:r>
    </w:p>
    <w:p w14:paraId="302FFB92" w14:textId="77777777" w:rsidR="001942FF" w:rsidRPr="00E67176" w:rsidRDefault="001942FF" w:rsidP="00A55D4F">
      <w:pPr>
        <w:numPr>
          <w:ilvl w:val="0"/>
          <w:numId w:val="51"/>
        </w:numPr>
        <w:tabs>
          <w:tab w:val="left" w:pos="-567"/>
          <w:tab w:val="left" w:pos="0"/>
          <w:tab w:val="num" w:pos="993"/>
        </w:tabs>
        <w:suppressAutoHyphens/>
        <w:ind w:left="993" w:hanging="284"/>
        <w:jc w:val="both"/>
        <w:rPr>
          <w:rFonts w:ascii="Arial Narrow" w:hAnsi="Arial Narrow" w:cs="Arial"/>
          <w:sz w:val="22"/>
          <w:szCs w:val="22"/>
        </w:rPr>
      </w:pPr>
      <w:r w:rsidRPr="00E67176">
        <w:rPr>
          <w:rFonts w:ascii="Arial Narrow" w:hAnsi="Arial Narrow" w:cs="Arial"/>
          <w:sz w:val="22"/>
          <w:szCs w:val="22"/>
        </w:rPr>
        <w:t xml:space="preserve">pooblaščena oseba naročnika mora potrditi opravljeno delo izvajalca na njegov delovni nalog najkasneje v roku 24 ur po opravljenem posegu; </w:t>
      </w:r>
      <w:r w:rsidRPr="00E67176">
        <w:rPr>
          <w:rFonts w:ascii="Arial Narrow" w:hAnsi="Arial Narrow"/>
          <w:sz w:val="22"/>
          <w:szCs w:val="22"/>
        </w:rPr>
        <w:t>vsak delovni nalog mora biti podpisan s strani pooblaščene osebe naročnika, ki se nanaša na uporabo opreme oziroma njegovega namestnika na delovišču in  pooblaščene osebe oz. skrbnika po tej pogodbi, ki se nanaša na strokovno tehnični del</w:t>
      </w:r>
    </w:p>
    <w:p w14:paraId="3BD2CC5B" w14:textId="77777777" w:rsidR="001942FF" w:rsidRPr="00E67176" w:rsidRDefault="001942FF" w:rsidP="00A55D4F">
      <w:pPr>
        <w:numPr>
          <w:ilvl w:val="0"/>
          <w:numId w:val="51"/>
        </w:numPr>
        <w:tabs>
          <w:tab w:val="left" w:pos="-567"/>
          <w:tab w:val="left" w:pos="0"/>
          <w:tab w:val="num" w:pos="993"/>
        </w:tabs>
        <w:suppressAutoHyphens/>
        <w:ind w:left="993" w:hanging="284"/>
        <w:jc w:val="both"/>
        <w:rPr>
          <w:rFonts w:ascii="Arial Narrow" w:hAnsi="Arial Narrow" w:cs="Arial"/>
          <w:sz w:val="22"/>
          <w:szCs w:val="22"/>
        </w:rPr>
      </w:pPr>
      <w:r w:rsidRPr="00E67176">
        <w:rPr>
          <w:rFonts w:ascii="Arial Narrow" w:hAnsi="Arial Narrow" w:cs="Arial"/>
          <w:sz w:val="22"/>
          <w:szCs w:val="22"/>
        </w:rPr>
        <w:t xml:space="preserve">vsak delovni nalog mora izvajalec poslati v roku 24 ur na </w:t>
      </w:r>
      <w:proofErr w:type="spellStart"/>
      <w:r w:rsidRPr="00E67176">
        <w:rPr>
          <w:rFonts w:ascii="Arial Narrow" w:hAnsi="Arial Narrow" w:cs="Arial"/>
          <w:sz w:val="22"/>
          <w:szCs w:val="22"/>
        </w:rPr>
        <w:t>email</w:t>
      </w:r>
      <w:proofErr w:type="spellEnd"/>
      <w:r w:rsidRPr="00E67176">
        <w:rPr>
          <w:rFonts w:ascii="Arial Narrow" w:hAnsi="Arial Narrow" w:cs="Arial"/>
          <w:sz w:val="22"/>
          <w:szCs w:val="22"/>
        </w:rPr>
        <w:t xml:space="preserve"> pooblaščene osebe naročnika za vzdrževanje </w:t>
      </w:r>
    </w:p>
    <w:p w14:paraId="20F6A15E" w14:textId="77777777" w:rsidR="001942FF" w:rsidRPr="00E67176" w:rsidRDefault="001942FF" w:rsidP="00A55D4F">
      <w:pPr>
        <w:numPr>
          <w:ilvl w:val="0"/>
          <w:numId w:val="51"/>
        </w:numPr>
        <w:tabs>
          <w:tab w:val="left" w:pos="-567"/>
          <w:tab w:val="left" w:pos="0"/>
          <w:tab w:val="num" w:pos="993"/>
        </w:tabs>
        <w:suppressAutoHyphens/>
        <w:ind w:left="993" w:hanging="284"/>
        <w:jc w:val="both"/>
        <w:rPr>
          <w:rFonts w:ascii="Arial Narrow" w:hAnsi="Arial Narrow" w:cs="Arial"/>
          <w:sz w:val="22"/>
          <w:szCs w:val="22"/>
        </w:rPr>
      </w:pPr>
      <w:r w:rsidRPr="00E67176">
        <w:rPr>
          <w:rFonts w:ascii="Arial Narrow" w:hAnsi="Arial Narrow" w:cs="Arial"/>
          <w:sz w:val="22"/>
          <w:szCs w:val="22"/>
        </w:rPr>
        <w:t xml:space="preserve">izvajalec mora tehničnemu skrbniku pogodbe, vsak mesec predložiti mesečno poročilo o vseh opravljenih storitvah (preventivnem in kurativnem vzdrževanju) v </w:t>
      </w:r>
      <w:proofErr w:type="spellStart"/>
      <w:r w:rsidRPr="00E67176">
        <w:rPr>
          <w:rFonts w:ascii="Arial Narrow" w:hAnsi="Arial Narrow" w:cs="Arial"/>
          <w:sz w:val="22"/>
          <w:szCs w:val="22"/>
        </w:rPr>
        <w:t>excelovi</w:t>
      </w:r>
      <w:proofErr w:type="spellEnd"/>
      <w:r w:rsidRPr="00E67176">
        <w:rPr>
          <w:rFonts w:ascii="Arial Narrow" w:hAnsi="Arial Narrow" w:cs="Arial"/>
          <w:sz w:val="22"/>
          <w:szCs w:val="22"/>
        </w:rPr>
        <w:t xml:space="preserve"> tabeli.</w:t>
      </w:r>
    </w:p>
    <w:p w14:paraId="3099529D" w14:textId="77777777" w:rsidR="001942FF" w:rsidRPr="00E67176" w:rsidRDefault="001942FF" w:rsidP="001942FF">
      <w:pPr>
        <w:tabs>
          <w:tab w:val="left" w:pos="-567"/>
          <w:tab w:val="left" w:pos="0"/>
        </w:tabs>
        <w:suppressAutoHyphens/>
        <w:jc w:val="both"/>
        <w:rPr>
          <w:rFonts w:ascii="Arial Narrow" w:hAnsi="Arial Narrow"/>
          <w:sz w:val="22"/>
          <w:szCs w:val="22"/>
        </w:rPr>
      </w:pPr>
    </w:p>
    <w:p w14:paraId="0503251C" w14:textId="77777777" w:rsidR="001942FF" w:rsidRPr="00E67176" w:rsidRDefault="001942FF" w:rsidP="001942FF">
      <w:pPr>
        <w:tabs>
          <w:tab w:val="left" w:pos="-567"/>
          <w:tab w:val="left" w:pos="0"/>
        </w:tabs>
        <w:suppressAutoHyphens/>
        <w:jc w:val="both"/>
        <w:rPr>
          <w:rFonts w:ascii="Arial Narrow" w:hAnsi="Arial Narrow" w:cs="Arial"/>
          <w:sz w:val="22"/>
          <w:szCs w:val="22"/>
        </w:rPr>
      </w:pPr>
    </w:p>
    <w:p w14:paraId="64B34F01" w14:textId="77777777" w:rsidR="001942FF" w:rsidRPr="00E67176" w:rsidRDefault="001942FF" w:rsidP="00A55D4F">
      <w:pPr>
        <w:numPr>
          <w:ilvl w:val="0"/>
          <w:numId w:val="57"/>
        </w:numPr>
        <w:tabs>
          <w:tab w:val="left" w:pos="567"/>
        </w:tabs>
        <w:rPr>
          <w:rFonts w:ascii="Arial Narrow" w:hAnsi="Arial Narrow" w:cs="Arial"/>
          <w:b/>
          <w:sz w:val="22"/>
          <w:szCs w:val="22"/>
        </w:rPr>
      </w:pPr>
      <w:r w:rsidRPr="00E67176">
        <w:rPr>
          <w:rFonts w:ascii="Arial Narrow" w:hAnsi="Arial Narrow" w:cs="Arial"/>
          <w:b/>
          <w:sz w:val="22"/>
          <w:szCs w:val="22"/>
        </w:rPr>
        <w:t>OBVEZNOSTI NAROČNIKA</w:t>
      </w:r>
    </w:p>
    <w:p w14:paraId="4DEABD2B" w14:textId="77777777" w:rsidR="001942FF" w:rsidRPr="00E67176" w:rsidRDefault="001942FF" w:rsidP="001942FF">
      <w:pPr>
        <w:tabs>
          <w:tab w:val="left" w:pos="567"/>
        </w:tabs>
        <w:ind w:left="360"/>
        <w:rPr>
          <w:rFonts w:ascii="Arial Narrow" w:hAnsi="Arial Narrow" w:cs="Arial"/>
          <w:b/>
          <w:sz w:val="22"/>
          <w:szCs w:val="22"/>
        </w:rPr>
      </w:pPr>
    </w:p>
    <w:p w14:paraId="4167F25D" w14:textId="77777777" w:rsidR="001942FF" w:rsidRPr="00E67176" w:rsidRDefault="001942FF" w:rsidP="00A55D4F">
      <w:pPr>
        <w:numPr>
          <w:ilvl w:val="1"/>
          <w:numId w:val="57"/>
        </w:numPr>
        <w:tabs>
          <w:tab w:val="left" w:pos="-567"/>
          <w:tab w:val="left" w:pos="0"/>
        </w:tabs>
        <w:suppressAutoHyphens/>
        <w:jc w:val="both"/>
        <w:rPr>
          <w:rFonts w:ascii="Arial Narrow" w:hAnsi="Arial Narrow" w:cs="Arial"/>
          <w:sz w:val="22"/>
          <w:szCs w:val="22"/>
        </w:rPr>
      </w:pPr>
      <w:r w:rsidRPr="00E67176">
        <w:rPr>
          <w:rFonts w:ascii="Arial Narrow" w:hAnsi="Arial Narrow" w:cs="Arial"/>
          <w:sz w:val="22"/>
          <w:szCs w:val="22"/>
        </w:rPr>
        <w:t>Naročnik mora izvajalcu zagotoviti primeren dostop do opreme, ustrezen delovni prostor, kot tudi vse potrebno za izvedbo preventivnega in kurativnega vzdrževanja in vseh ostalih aktivnosti, ki se izvajajo po tej pogodbi.</w:t>
      </w:r>
    </w:p>
    <w:p w14:paraId="4BC9A829" w14:textId="77777777" w:rsidR="001942FF" w:rsidRPr="00E67176" w:rsidRDefault="001942FF" w:rsidP="001942FF">
      <w:pPr>
        <w:tabs>
          <w:tab w:val="left" w:pos="-567"/>
          <w:tab w:val="left" w:pos="0"/>
        </w:tabs>
        <w:suppressAutoHyphens/>
        <w:jc w:val="both"/>
        <w:rPr>
          <w:rFonts w:ascii="Arial Narrow" w:hAnsi="Arial Narrow" w:cs="Arial"/>
          <w:sz w:val="22"/>
          <w:szCs w:val="22"/>
        </w:rPr>
      </w:pPr>
    </w:p>
    <w:p w14:paraId="12450696" w14:textId="77777777" w:rsidR="001942FF" w:rsidRPr="00E67176" w:rsidRDefault="001942FF" w:rsidP="00A55D4F">
      <w:pPr>
        <w:numPr>
          <w:ilvl w:val="1"/>
          <w:numId w:val="57"/>
        </w:numPr>
        <w:tabs>
          <w:tab w:val="left" w:pos="-567"/>
          <w:tab w:val="left" w:pos="0"/>
        </w:tabs>
        <w:suppressAutoHyphens/>
        <w:jc w:val="both"/>
        <w:rPr>
          <w:rFonts w:ascii="Arial Narrow" w:hAnsi="Arial Narrow" w:cs="Arial"/>
          <w:sz w:val="22"/>
          <w:szCs w:val="22"/>
        </w:rPr>
      </w:pPr>
      <w:r w:rsidRPr="00E67176">
        <w:rPr>
          <w:rFonts w:ascii="Arial Narrow" w:hAnsi="Arial Narrow" w:cs="Arial"/>
          <w:sz w:val="22"/>
          <w:szCs w:val="22"/>
        </w:rPr>
        <w:t>Naročnik bo izvajalca nemudoma pisno obvestil o kakršnikoli okvari ali nezadovoljivem delovanju opreme in ne bo izvajal sprememb in prilagoditev opreme brez izvajalčeve pisne odobritve.</w:t>
      </w:r>
    </w:p>
    <w:p w14:paraId="7D1A6C39" w14:textId="77777777" w:rsidR="001942FF" w:rsidRPr="00E67176" w:rsidRDefault="001942FF" w:rsidP="001942FF">
      <w:pPr>
        <w:tabs>
          <w:tab w:val="left" w:pos="-567"/>
          <w:tab w:val="left" w:pos="0"/>
          <w:tab w:val="num" w:pos="567"/>
        </w:tabs>
        <w:suppressAutoHyphens/>
        <w:ind w:left="567" w:hanging="567"/>
        <w:jc w:val="both"/>
        <w:rPr>
          <w:rFonts w:ascii="Arial Narrow" w:hAnsi="Arial Narrow" w:cs="Arial"/>
          <w:sz w:val="22"/>
          <w:szCs w:val="22"/>
        </w:rPr>
      </w:pPr>
    </w:p>
    <w:p w14:paraId="79B6CEB3" w14:textId="77777777" w:rsidR="001942FF" w:rsidRPr="00E67176" w:rsidRDefault="001942FF" w:rsidP="00A55D4F">
      <w:pPr>
        <w:numPr>
          <w:ilvl w:val="1"/>
          <w:numId w:val="57"/>
        </w:numPr>
        <w:tabs>
          <w:tab w:val="left" w:pos="-567"/>
          <w:tab w:val="left" w:pos="0"/>
        </w:tabs>
        <w:suppressAutoHyphens/>
        <w:jc w:val="both"/>
        <w:rPr>
          <w:rFonts w:ascii="Arial Narrow" w:hAnsi="Arial Narrow" w:cs="Arial"/>
          <w:sz w:val="22"/>
          <w:szCs w:val="22"/>
        </w:rPr>
      </w:pPr>
      <w:r w:rsidRPr="00E67176">
        <w:rPr>
          <w:rFonts w:ascii="Arial Narrow" w:hAnsi="Arial Narrow" w:cs="Arial"/>
          <w:sz w:val="22"/>
          <w:szCs w:val="22"/>
        </w:rPr>
        <w:t xml:space="preserve">Pooblaščena oseba  naročnika  mora potrditi opravljeno delo  izvajalca na njegov delovni nalog.  </w:t>
      </w:r>
    </w:p>
    <w:p w14:paraId="75249CF0" w14:textId="77777777" w:rsidR="001942FF" w:rsidRPr="00E67176" w:rsidRDefault="001942FF" w:rsidP="001942FF">
      <w:pPr>
        <w:tabs>
          <w:tab w:val="left" w:pos="-567"/>
          <w:tab w:val="left" w:pos="0"/>
        </w:tabs>
        <w:suppressAutoHyphens/>
        <w:jc w:val="both"/>
        <w:rPr>
          <w:rFonts w:ascii="Arial Narrow" w:hAnsi="Arial Narrow" w:cs="Arial"/>
          <w:sz w:val="22"/>
          <w:szCs w:val="22"/>
        </w:rPr>
      </w:pPr>
    </w:p>
    <w:p w14:paraId="18A5A364" w14:textId="77777777" w:rsidR="001942FF" w:rsidRPr="00E67176" w:rsidRDefault="001942FF" w:rsidP="00A55D4F">
      <w:pPr>
        <w:numPr>
          <w:ilvl w:val="0"/>
          <w:numId w:val="57"/>
        </w:numPr>
        <w:tabs>
          <w:tab w:val="left" w:pos="567"/>
        </w:tabs>
        <w:rPr>
          <w:rFonts w:ascii="Arial Narrow" w:hAnsi="Arial Narrow" w:cs="Arial"/>
          <w:b/>
          <w:sz w:val="22"/>
          <w:szCs w:val="22"/>
        </w:rPr>
      </w:pPr>
      <w:r w:rsidRPr="00E67176">
        <w:rPr>
          <w:rFonts w:ascii="Arial Narrow" w:hAnsi="Arial Narrow" w:cs="Arial"/>
          <w:b/>
          <w:sz w:val="22"/>
          <w:szCs w:val="22"/>
        </w:rPr>
        <w:t>POGODBENA CENA - CENA, PLAČILNI POGOJI, OBRAČUNI</w:t>
      </w:r>
    </w:p>
    <w:p w14:paraId="257A0514" w14:textId="77777777" w:rsidR="001942FF" w:rsidRPr="00E67176" w:rsidRDefault="001942FF" w:rsidP="001942FF">
      <w:pPr>
        <w:tabs>
          <w:tab w:val="left" w:pos="567"/>
        </w:tabs>
        <w:ind w:left="705" w:hanging="705"/>
        <w:rPr>
          <w:rFonts w:ascii="Arial Narrow" w:hAnsi="Arial Narrow" w:cs="Arial"/>
          <w:b/>
          <w:sz w:val="22"/>
          <w:szCs w:val="22"/>
        </w:rPr>
      </w:pPr>
      <w:r w:rsidRPr="00E67176">
        <w:rPr>
          <w:rFonts w:ascii="Arial Narrow" w:hAnsi="Arial Narrow" w:cs="Arial"/>
          <w:b/>
          <w:sz w:val="22"/>
          <w:szCs w:val="22"/>
        </w:rPr>
        <w:tab/>
      </w:r>
    </w:p>
    <w:p w14:paraId="4B4A7FF4" w14:textId="53D89C61" w:rsidR="001942FF" w:rsidRPr="00E67176" w:rsidRDefault="001942FF" w:rsidP="00A55D4F">
      <w:pPr>
        <w:numPr>
          <w:ilvl w:val="1"/>
          <w:numId w:val="57"/>
        </w:numPr>
        <w:tabs>
          <w:tab w:val="clear" w:pos="502"/>
          <w:tab w:val="left" w:pos="-567"/>
          <w:tab w:val="num" w:pos="567"/>
        </w:tabs>
        <w:suppressAutoHyphens/>
        <w:ind w:left="567" w:hanging="567"/>
        <w:jc w:val="both"/>
        <w:rPr>
          <w:rFonts w:ascii="Arial Narrow" w:hAnsi="Arial Narrow" w:cs="Arial"/>
          <w:sz w:val="22"/>
          <w:szCs w:val="22"/>
        </w:rPr>
      </w:pPr>
      <w:r w:rsidRPr="00E67176">
        <w:rPr>
          <w:rFonts w:ascii="Arial Narrow" w:hAnsi="Arial Narrow" w:cs="Arial"/>
          <w:sz w:val="22"/>
          <w:szCs w:val="22"/>
        </w:rPr>
        <w:t>Naročnik in izvajalec sta sporazumna, da znaša pogodbena cena za celoten predmet te pogodbe, in</w:t>
      </w:r>
      <w:r w:rsidRPr="00E67176">
        <w:rPr>
          <w:rFonts w:ascii="Arial Narrow" w:hAnsi="Arial Narrow" w:cs="Arial"/>
          <w:i/>
          <w:iCs/>
          <w:sz w:val="22"/>
          <w:szCs w:val="22"/>
        </w:rPr>
        <w:t xml:space="preserve"> </w:t>
      </w:r>
      <w:r w:rsidRPr="00E67176">
        <w:rPr>
          <w:rFonts w:ascii="Arial Narrow" w:hAnsi="Arial Narrow" w:cs="Arial"/>
          <w:iCs/>
          <w:sz w:val="22"/>
          <w:szCs w:val="22"/>
        </w:rPr>
        <w:t xml:space="preserve">za </w:t>
      </w:r>
      <w:r w:rsidRPr="00E67176">
        <w:rPr>
          <w:rFonts w:ascii="Arial Narrow" w:hAnsi="Arial Narrow" w:cs="Arial"/>
          <w:sz w:val="22"/>
          <w:szCs w:val="22"/>
        </w:rPr>
        <w:t xml:space="preserve">celotno obdobje veljavnosti pogodbe (60 mesecev) </w:t>
      </w:r>
      <w:r w:rsidRPr="00E67176">
        <w:rPr>
          <w:rFonts w:ascii="Arial Narrow" w:hAnsi="Arial Narrow" w:cs="Arial"/>
          <w:b/>
          <w:sz w:val="22"/>
          <w:szCs w:val="22"/>
        </w:rPr>
        <w:t>_____________EUR</w:t>
      </w:r>
      <w:r w:rsidRPr="00E67176">
        <w:rPr>
          <w:rFonts w:ascii="Arial Narrow" w:hAnsi="Arial Narrow" w:cs="Arial"/>
          <w:sz w:val="22"/>
          <w:szCs w:val="22"/>
        </w:rPr>
        <w:t xml:space="preserve"> z vključenim DDV</w:t>
      </w:r>
      <w:r w:rsidR="00730C4D" w:rsidRPr="00E67176">
        <w:rPr>
          <w:rFonts w:ascii="Arial Narrow" w:hAnsi="Arial Narrow" w:cs="Arial"/>
          <w:sz w:val="22"/>
          <w:szCs w:val="22"/>
        </w:rPr>
        <w:t>.</w:t>
      </w:r>
    </w:p>
    <w:p w14:paraId="37F41DFD" w14:textId="77777777" w:rsidR="00730C4D" w:rsidRPr="00E67176" w:rsidRDefault="00730C4D" w:rsidP="00730C4D">
      <w:pPr>
        <w:tabs>
          <w:tab w:val="left" w:pos="-567"/>
        </w:tabs>
        <w:suppressAutoHyphens/>
        <w:ind w:left="360"/>
        <w:jc w:val="both"/>
        <w:rPr>
          <w:rFonts w:ascii="Arial Narrow" w:hAnsi="Arial Narrow" w:cs="Arial"/>
          <w:sz w:val="22"/>
          <w:szCs w:val="22"/>
        </w:rPr>
      </w:pPr>
    </w:p>
    <w:p w14:paraId="041B96ED" w14:textId="77777777" w:rsidR="001942FF" w:rsidRPr="00E67176" w:rsidRDefault="001942FF" w:rsidP="00A55D4F">
      <w:pPr>
        <w:pStyle w:val="Odstavekseznama"/>
        <w:numPr>
          <w:ilvl w:val="1"/>
          <w:numId w:val="57"/>
        </w:numPr>
        <w:tabs>
          <w:tab w:val="clear" w:pos="502"/>
          <w:tab w:val="num" w:pos="426"/>
        </w:tabs>
        <w:spacing w:line="260" w:lineRule="atLeast"/>
        <w:ind w:hanging="502"/>
        <w:jc w:val="both"/>
        <w:rPr>
          <w:rFonts w:ascii="Arial Narrow" w:hAnsi="Arial Narrow" w:cs="Arial"/>
          <w:sz w:val="22"/>
          <w:szCs w:val="22"/>
        </w:rPr>
      </w:pPr>
      <w:r w:rsidRPr="00E67176">
        <w:rPr>
          <w:rFonts w:ascii="Arial Narrow" w:hAnsi="Arial Narrow" w:cs="Arial"/>
          <w:sz w:val="22"/>
          <w:szCs w:val="22"/>
        </w:rPr>
        <w:t>Navedene vrednosti vsebujejo vse elemente cene, vključno z davkom na dodano vrednost in drugimi odvisnimi stroški ter je ni možno povečati na nobeni osnovi. Pogodbena cena vsebuje vse morebitne podražitve do izteka pogodbenega roka.</w:t>
      </w:r>
    </w:p>
    <w:p w14:paraId="3179A910" w14:textId="77777777" w:rsidR="001942FF" w:rsidRPr="00E67176" w:rsidRDefault="001942FF" w:rsidP="001942FF">
      <w:pPr>
        <w:tabs>
          <w:tab w:val="left" w:pos="-567"/>
        </w:tabs>
        <w:suppressAutoHyphens/>
        <w:rPr>
          <w:rFonts w:ascii="Arial Narrow" w:hAnsi="Arial Narrow"/>
          <w:sz w:val="22"/>
          <w:szCs w:val="22"/>
        </w:rPr>
      </w:pPr>
    </w:p>
    <w:p w14:paraId="23578FAC" w14:textId="77777777" w:rsidR="001942FF" w:rsidRPr="00E67176" w:rsidRDefault="001942FF" w:rsidP="00A55D4F">
      <w:pPr>
        <w:pStyle w:val="Glava"/>
        <w:numPr>
          <w:ilvl w:val="1"/>
          <w:numId w:val="57"/>
        </w:numPr>
        <w:tabs>
          <w:tab w:val="clear" w:pos="502"/>
          <w:tab w:val="clear" w:pos="4536"/>
          <w:tab w:val="clear" w:pos="9072"/>
          <w:tab w:val="center" w:pos="4320"/>
          <w:tab w:val="right" w:pos="8640"/>
        </w:tabs>
        <w:ind w:hanging="502"/>
        <w:jc w:val="both"/>
        <w:rPr>
          <w:rFonts w:ascii="Arial Narrow" w:hAnsi="Arial Narrow"/>
          <w:i/>
          <w:iCs/>
          <w:sz w:val="22"/>
          <w:szCs w:val="22"/>
        </w:rPr>
      </w:pPr>
      <w:r w:rsidRPr="00E67176">
        <w:rPr>
          <w:rFonts w:ascii="Arial Narrow" w:hAnsi="Arial Narrow"/>
          <w:sz w:val="22"/>
          <w:szCs w:val="22"/>
        </w:rPr>
        <w:t>Pogodbeni stranki sta sporazumni, da bo naročnik plačeval izvajalcu navedeno pogodbeno ceno v 60 enakih mesečnih obrokih v višini 1/60 pogodbene cene, kar znaša  _____________</w:t>
      </w:r>
      <w:r w:rsidRPr="00E67176">
        <w:rPr>
          <w:rFonts w:ascii="Arial Narrow" w:hAnsi="Arial Narrow"/>
          <w:b/>
          <w:sz w:val="22"/>
          <w:szCs w:val="22"/>
          <w:u w:val="single"/>
        </w:rPr>
        <w:t xml:space="preserve"> </w:t>
      </w:r>
      <w:r w:rsidRPr="00E67176">
        <w:rPr>
          <w:rFonts w:ascii="Arial Narrow" w:hAnsi="Arial Narrow"/>
          <w:b/>
          <w:sz w:val="22"/>
          <w:szCs w:val="22"/>
        </w:rPr>
        <w:t>EUR</w:t>
      </w:r>
      <w:r w:rsidRPr="00E67176">
        <w:rPr>
          <w:rFonts w:ascii="Arial Narrow" w:hAnsi="Arial Narrow"/>
          <w:sz w:val="22"/>
          <w:szCs w:val="22"/>
        </w:rPr>
        <w:t xml:space="preserve"> z vključenim DDV.</w:t>
      </w:r>
    </w:p>
    <w:p w14:paraId="712F908C" w14:textId="77777777" w:rsidR="001942FF" w:rsidRPr="00E67176" w:rsidRDefault="001942FF" w:rsidP="001942FF">
      <w:pPr>
        <w:pStyle w:val="Glava"/>
        <w:tabs>
          <w:tab w:val="clear" w:pos="4536"/>
          <w:tab w:val="clear" w:pos="9072"/>
          <w:tab w:val="center" w:pos="4320"/>
          <w:tab w:val="right" w:pos="8640"/>
        </w:tabs>
        <w:ind w:left="567"/>
        <w:jc w:val="both"/>
        <w:rPr>
          <w:rFonts w:ascii="Arial Narrow" w:hAnsi="Arial Narrow"/>
          <w:i/>
          <w:iCs/>
          <w:sz w:val="22"/>
          <w:szCs w:val="22"/>
        </w:rPr>
      </w:pPr>
    </w:p>
    <w:p w14:paraId="48C94D9C" w14:textId="77777777" w:rsidR="001942FF" w:rsidRPr="00E67176" w:rsidRDefault="001942FF" w:rsidP="00A55D4F">
      <w:pPr>
        <w:pStyle w:val="Glava"/>
        <w:numPr>
          <w:ilvl w:val="1"/>
          <w:numId w:val="57"/>
        </w:numPr>
        <w:tabs>
          <w:tab w:val="clear" w:pos="502"/>
          <w:tab w:val="clear" w:pos="4536"/>
          <w:tab w:val="clear" w:pos="9072"/>
          <w:tab w:val="num" w:pos="567"/>
          <w:tab w:val="center" w:pos="4320"/>
          <w:tab w:val="right" w:pos="8640"/>
        </w:tabs>
        <w:ind w:left="567" w:hanging="567"/>
        <w:jc w:val="both"/>
        <w:rPr>
          <w:rFonts w:ascii="Arial Narrow" w:hAnsi="Arial Narrow"/>
          <w:i/>
          <w:iCs/>
          <w:sz w:val="22"/>
          <w:szCs w:val="22"/>
        </w:rPr>
      </w:pPr>
      <w:r w:rsidRPr="00E67176">
        <w:rPr>
          <w:rFonts w:ascii="Arial Narrow" w:hAnsi="Arial Narrow"/>
          <w:sz w:val="22"/>
          <w:szCs w:val="22"/>
        </w:rPr>
        <w:t xml:space="preserve">Plačila bo naročnik plačeval na transakcijski račun izvajalca št. </w:t>
      </w:r>
      <w:r w:rsidRPr="00E67176">
        <w:rPr>
          <w:rFonts w:ascii="Arial Narrow" w:hAnsi="Arial Narrow"/>
          <w:sz w:val="22"/>
          <w:szCs w:val="22"/>
          <w:u w:val="single"/>
        </w:rPr>
        <w:t xml:space="preserve">SI56 </w:t>
      </w:r>
      <w:r w:rsidRPr="00E67176">
        <w:rPr>
          <w:rFonts w:ascii="Arial Narrow" w:hAnsi="Arial Narrow"/>
          <w:sz w:val="22"/>
          <w:szCs w:val="22"/>
        </w:rPr>
        <w:t xml:space="preserve">________________________ pri </w:t>
      </w:r>
      <w:r w:rsidRPr="00E67176">
        <w:rPr>
          <w:rFonts w:ascii="Arial Narrow" w:hAnsi="Arial Narrow"/>
          <w:sz w:val="22"/>
          <w:szCs w:val="22"/>
          <w:u w:val="single"/>
        </w:rPr>
        <w:t xml:space="preserve">___________________ </w:t>
      </w:r>
      <w:proofErr w:type="spellStart"/>
      <w:r w:rsidRPr="00E67176">
        <w:rPr>
          <w:rFonts w:ascii="Arial Narrow" w:hAnsi="Arial Narrow"/>
          <w:sz w:val="22"/>
          <w:szCs w:val="22"/>
          <w:u w:val="single"/>
        </w:rPr>
        <w:t>d.d</w:t>
      </w:r>
      <w:proofErr w:type="spellEnd"/>
      <w:r w:rsidRPr="00E67176">
        <w:rPr>
          <w:rFonts w:ascii="Arial Narrow" w:hAnsi="Arial Narrow"/>
          <w:sz w:val="22"/>
          <w:szCs w:val="22"/>
          <w:u w:val="single"/>
        </w:rPr>
        <w:t xml:space="preserve">. </w:t>
      </w:r>
      <w:r w:rsidRPr="00E67176">
        <w:rPr>
          <w:rFonts w:ascii="Arial Narrow" w:hAnsi="Arial Narrow"/>
          <w:sz w:val="22"/>
          <w:szCs w:val="22"/>
        </w:rPr>
        <w:t xml:space="preserve">na podlagi izstavljenega računa vsakega </w:t>
      </w:r>
      <w:r w:rsidRPr="00E67176">
        <w:rPr>
          <w:rFonts w:ascii="Arial Narrow" w:hAnsi="Arial Narrow"/>
          <w:sz w:val="22"/>
          <w:szCs w:val="22"/>
          <w:u w:val="single"/>
        </w:rPr>
        <w:t xml:space="preserve">petega </w:t>
      </w:r>
      <w:r w:rsidRPr="00E67176">
        <w:rPr>
          <w:rFonts w:ascii="Arial Narrow" w:hAnsi="Arial Narrow"/>
          <w:sz w:val="22"/>
          <w:szCs w:val="22"/>
        </w:rPr>
        <w:t>v mesecu za pretekli mesec, v roku 60 dni od prejema računa.</w:t>
      </w:r>
    </w:p>
    <w:p w14:paraId="6DB33229" w14:textId="77777777" w:rsidR="001942FF" w:rsidRPr="00E67176" w:rsidRDefault="001942FF" w:rsidP="001942FF">
      <w:pPr>
        <w:pStyle w:val="Glava"/>
        <w:tabs>
          <w:tab w:val="num" w:pos="567"/>
        </w:tabs>
        <w:ind w:left="567" w:hanging="567"/>
        <w:rPr>
          <w:rFonts w:ascii="Arial Narrow" w:hAnsi="Arial Narrow"/>
          <w:i/>
          <w:iCs/>
          <w:sz w:val="22"/>
          <w:szCs w:val="22"/>
        </w:rPr>
      </w:pPr>
    </w:p>
    <w:p w14:paraId="0E983C98" w14:textId="77777777" w:rsidR="001942FF" w:rsidRPr="00E67176" w:rsidRDefault="001942FF" w:rsidP="001942FF">
      <w:pPr>
        <w:pStyle w:val="Glava"/>
        <w:tabs>
          <w:tab w:val="clear" w:pos="4536"/>
          <w:tab w:val="clear" w:pos="9072"/>
          <w:tab w:val="center" w:pos="4320"/>
          <w:tab w:val="right" w:pos="8640"/>
        </w:tabs>
        <w:ind w:left="567"/>
        <w:jc w:val="both"/>
        <w:rPr>
          <w:rFonts w:ascii="Arial Narrow" w:hAnsi="Arial Narrow"/>
          <w:i/>
          <w:iCs/>
          <w:sz w:val="22"/>
          <w:szCs w:val="22"/>
        </w:rPr>
      </w:pPr>
    </w:p>
    <w:p w14:paraId="015943B4" w14:textId="77777777" w:rsidR="001942FF" w:rsidRPr="00E67176" w:rsidRDefault="001942FF" w:rsidP="00A55D4F">
      <w:pPr>
        <w:pStyle w:val="Odstavekseznama"/>
        <w:numPr>
          <w:ilvl w:val="1"/>
          <w:numId w:val="57"/>
        </w:numPr>
        <w:spacing w:line="260" w:lineRule="atLeast"/>
        <w:ind w:hanging="502"/>
        <w:jc w:val="both"/>
        <w:rPr>
          <w:rFonts w:ascii="Arial Narrow" w:hAnsi="Arial Narrow"/>
          <w:sz w:val="22"/>
          <w:szCs w:val="22"/>
        </w:rPr>
      </w:pPr>
      <w:r w:rsidRPr="00E67176">
        <w:rPr>
          <w:rFonts w:ascii="Arial Narrow" w:hAnsi="Arial Narrow"/>
          <w:sz w:val="22"/>
          <w:szCs w:val="22"/>
        </w:rPr>
        <w:t xml:space="preserve">V primeru </w:t>
      </w:r>
      <w:r w:rsidRPr="00E67176">
        <w:rPr>
          <w:rFonts w:ascii="Arial Narrow" w:hAnsi="Arial Narrow"/>
          <w:sz w:val="22"/>
          <w:szCs w:val="22"/>
          <w:u w:val="single"/>
        </w:rPr>
        <w:t>zamude z izvajanjem katerihkoli pogodbenih obveznosti po tej pogodbi in sicer</w:t>
      </w:r>
      <w:r w:rsidRPr="00E67176">
        <w:rPr>
          <w:rFonts w:ascii="Arial Narrow" w:hAnsi="Arial Narrow"/>
          <w:sz w:val="22"/>
          <w:szCs w:val="22"/>
        </w:rPr>
        <w:t xml:space="preserve"> po krivdi izvajalca, bo izvajalec plačal naročniku pogodbeno kazen, in sicer za vsak dan zamude v višini 0,5 % od pogodbene vrednosti, posameznega sklopa.</w:t>
      </w:r>
    </w:p>
    <w:p w14:paraId="5886F182" w14:textId="77777777" w:rsidR="001942FF" w:rsidRPr="00E67176" w:rsidRDefault="001942FF" w:rsidP="001942FF">
      <w:pPr>
        <w:pStyle w:val="Odstavekseznama"/>
        <w:rPr>
          <w:rFonts w:ascii="Arial Narrow" w:hAnsi="Arial Narrow"/>
          <w:sz w:val="22"/>
          <w:szCs w:val="22"/>
        </w:rPr>
      </w:pPr>
    </w:p>
    <w:p w14:paraId="4BEBED02" w14:textId="77777777" w:rsidR="001942FF" w:rsidRPr="00E67176" w:rsidRDefault="001942FF" w:rsidP="001942FF">
      <w:pPr>
        <w:pStyle w:val="Odstavekseznama"/>
        <w:ind w:left="502"/>
        <w:rPr>
          <w:rFonts w:ascii="Arial Narrow" w:hAnsi="Arial Narrow"/>
          <w:sz w:val="22"/>
          <w:szCs w:val="22"/>
        </w:rPr>
      </w:pPr>
      <w:r w:rsidRPr="00E67176">
        <w:rPr>
          <w:rFonts w:ascii="Arial Narrow" w:hAnsi="Arial Narrow"/>
          <w:sz w:val="22"/>
          <w:szCs w:val="22"/>
        </w:rPr>
        <w:t>Skupna pogodbena kazen lahko znaša iz predmetnega naslova največ 10 % celotne vrednosti pogodbe.</w:t>
      </w:r>
    </w:p>
    <w:p w14:paraId="34F0306E" w14:textId="77777777" w:rsidR="001942FF" w:rsidRPr="00E67176" w:rsidRDefault="001942FF" w:rsidP="001942FF">
      <w:pPr>
        <w:pStyle w:val="Odstavekseznama"/>
        <w:rPr>
          <w:rFonts w:ascii="Arial Narrow" w:hAnsi="Arial Narrow"/>
          <w:sz w:val="22"/>
          <w:szCs w:val="22"/>
        </w:rPr>
      </w:pPr>
    </w:p>
    <w:p w14:paraId="7D7EC978" w14:textId="77777777" w:rsidR="001942FF" w:rsidRPr="00E67176" w:rsidRDefault="001942FF" w:rsidP="001942FF">
      <w:pPr>
        <w:pStyle w:val="Odstavekseznama"/>
        <w:ind w:left="502"/>
        <w:rPr>
          <w:rFonts w:ascii="Arial Narrow" w:hAnsi="Arial Narrow"/>
          <w:sz w:val="22"/>
          <w:szCs w:val="22"/>
        </w:rPr>
      </w:pPr>
      <w:r w:rsidRPr="00E67176">
        <w:rPr>
          <w:rFonts w:ascii="Arial Narrow" w:hAnsi="Arial Narrow"/>
          <w:sz w:val="22"/>
          <w:szCs w:val="22"/>
        </w:rPr>
        <w:t>Pogodbena kazen izvajalca ne odvezuje od izpolnitve pogodbenih obveznosti, kakor je le-to opredeljeno v tej pogodbi.</w:t>
      </w:r>
    </w:p>
    <w:p w14:paraId="0403F4D0" w14:textId="77777777" w:rsidR="001942FF" w:rsidRPr="00E67176" w:rsidRDefault="001942FF" w:rsidP="001942FF">
      <w:pPr>
        <w:pStyle w:val="Glava"/>
        <w:tabs>
          <w:tab w:val="clear" w:pos="4536"/>
          <w:tab w:val="clear" w:pos="9072"/>
          <w:tab w:val="center" w:pos="4320"/>
          <w:tab w:val="right" w:pos="8640"/>
        </w:tabs>
        <w:ind w:left="567"/>
        <w:jc w:val="both"/>
        <w:rPr>
          <w:rFonts w:ascii="Arial Narrow" w:hAnsi="Arial Narrow" w:cs="Arial"/>
          <w:i/>
          <w:iCs/>
          <w:sz w:val="22"/>
          <w:szCs w:val="22"/>
        </w:rPr>
      </w:pPr>
    </w:p>
    <w:p w14:paraId="26D3788D" w14:textId="77777777" w:rsidR="001942FF" w:rsidRPr="00E67176" w:rsidRDefault="001942FF" w:rsidP="001942FF">
      <w:pPr>
        <w:pStyle w:val="Glava"/>
        <w:tabs>
          <w:tab w:val="clear" w:pos="4536"/>
          <w:tab w:val="clear" w:pos="9072"/>
          <w:tab w:val="center" w:pos="4320"/>
          <w:tab w:val="right" w:pos="8640"/>
        </w:tabs>
        <w:ind w:left="567"/>
        <w:jc w:val="both"/>
        <w:rPr>
          <w:rFonts w:ascii="Arial Narrow" w:hAnsi="Arial Narrow" w:cs="Arial"/>
          <w:iCs/>
          <w:sz w:val="22"/>
          <w:szCs w:val="22"/>
        </w:rPr>
      </w:pPr>
      <w:r w:rsidRPr="00E67176">
        <w:rPr>
          <w:rFonts w:ascii="Arial Narrow" w:hAnsi="Arial Narrow" w:cs="Arial"/>
          <w:iCs/>
          <w:sz w:val="22"/>
          <w:szCs w:val="22"/>
        </w:rPr>
        <w:t>V kolikor naročniku iz naslova neizvedenega vzdrževanja nastane škoda, je dobavitelj dolžan poravnati celotno škodo.</w:t>
      </w:r>
    </w:p>
    <w:p w14:paraId="19C47A6A" w14:textId="77777777" w:rsidR="001942FF" w:rsidRPr="00E67176" w:rsidRDefault="001942FF" w:rsidP="001942FF">
      <w:pPr>
        <w:pStyle w:val="Glava"/>
        <w:tabs>
          <w:tab w:val="num" w:pos="567"/>
        </w:tabs>
        <w:jc w:val="both"/>
        <w:rPr>
          <w:rFonts w:ascii="Arial Narrow" w:hAnsi="Arial Narrow" w:cs="Arial"/>
          <w:i/>
          <w:iCs/>
          <w:sz w:val="22"/>
          <w:szCs w:val="22"/>
        </w:rPr>
      </w:pPr>
    </w:p>
    <w:p w14:paraId="2198E909" w14:textId="77777777" w:rsidR="001942FF" w:rsidRPr="00E67176" w:rsidRDefault="001942FF" w:rsidP="001942FF">
      <w:pPr>
        <w:ind w:left="360"/>
        <w:jc w:val="both"/>
        <w:rPr>
          <w:rFonts w:ascii="Arial Narrow" w:hAnsi="Arial Narrow"/>
          <w:b/>
          <w:sz w:val="22"/>
          <w:szCs w:val="22"/>
          <w:u w:val="single"/>
        </w:rPr>
      </w:pPr>
      <w:r w:rsidRPr="00E67176">
        <w:rPr>
          <w:rFonts w:ascii="Arial Narrow" w:hAnsi="Arial Narrow"/>
          <w:b/>
          <w:sz w:val="22"/>
          <w:szCs w:val="22"/>
          <w:u w:val="single"/>
        </w:rPr>
        <w:t>V KOLIKOR IZVAJALEC NE NASTOPA S PODIZVAJALCI SE SPODNJE DOLOČBE IZBRIŠEJO IZ POGODBE!</w:t>
      </w:r>
    </w:p>
    <w:p w14:paraId="0230BE6A" w14:textId="77777777" w:rsidR="001942FF" w:rsidRPr="00E67176" w:rsidRDefault="001942FF" w:rsidP="001942FF">
      <w:pPr>
        <w:tabs>
          <w:tab w:val="left" w:pos="7380"/>
        </w:tabs>
        <w:ind w:right="83"/>
        <w:jc w:val="both"/>
        <w:rPr>
          <w:rFonts w:ascii="Arial Narrow" w:hAnsi="Arial Narrow"/>
          <w:sz w:val="22"/>
          <w:szCs w:val="22"/>
        </w:rPr>
      </w:pPr>
    </w:p>
    <w:p w14:paraId="23058834" w14:textId="77777777" w:rsidR="001942FF" w:rsidRPr="00E67176" w:rsidRDefault="001942FF" w:rsidP="001942FF">
      <w:pPr>
        <w:rPr>
          <w:rFonts w:ascii="Arial Narrow" w:hAnsi="Arial Narrow" w:cs="Arial"/>
          <w:color w:val="000000"/>
          <w:sz w:val="22"/>
          <w:szCs w:val="22"/>
        </w:rPr>
      </w:pPr>
      <w:r w:rsidRPr="00E67176">
        <w:rPr>
          <w:rFonts w:ascii="Arial Narrow" w:hAnsi="Arial Narrow" w:cs="Arial"/>
          <w:color w:val="000000"/>
          <w:sz w:val="22"/>
          <w:szCs w:val="22"/>
        </w:rPr>
        <w:t xml:space="preserve">7.6. Izvajalec s podpisom te pogodbe (za vse tiste podizvajalce, ki od naročnika zahtevajo neposredno </w:t>
      </w:r>
    </w:p>
    <w:p w14:paraId="2647065D" w14:textId="77777777" w:rsidR="001942FF" w:rsidRPr="00E67176" w:rsidRDefault="001942FF" w:rsidP="001942FF">
      <w:pPr>
        <w:rPr>
          <w:rFonts w:ascii="Arial Narrow" w:hAnsi="Arial Narrow" w:cs="Arial"/>
          <w:color w:val="000000"/>
          <w:sz w:val="22"/>
          <w:szCs w:val="22"/>
        </w:rPr>
      </w:pPr>
      <w:r w:rsidRPr="00E67176">
        <w:rPr>
          <w:rFonts w:ascii="Arial Narrow" w:hAnsi="Arial Narrow" w:cs="Arial"/>
          <w:color w:val="000000"/>
          <w:sz w:val="22"/>
          <w:szCs w:val="22"/>
        </w:rPr>
        <w:t xml:space="preserve">       plačilo), pooblašča naročnika, da na podlagi potrjenega računa oziroma situacije s strani glavnega </w:t>
      </w:r>
    </w:p>
    <w:p w14:paraId="0DCBF59B" w14:textId="77777777" w:rsidR="001942FF" w:rsidRPr="00E67176" w:rsidRDefault="001942FF" w:rsidP="001942FF">
      <w:pPr>
        <w:rPr>
          <w:rFonts w:ascii="Arial Narrow" w:hAnsi="Arial Narrow" w:cs="Arial"/>
          <w:color w:val="000000"/>
          <w:sz w:val="22"/>
          <w:szCs w:val="22"/>
        </w:rPr>
      </w:pPr>
      <w:r w:rsidRPr="00E67176">
        <w:rPr>
          <w:rFonts w:ascii="Arial Narrow" w:hAnsi="Arial Narrow" w:cs="Arial"/>
          <w:color w:val="000000"/>
          <w:sz w:val="22"/>
          <w:szCs w:val="22"/>
        </w:rPr>
        <w:t xml:space="preserve">       izvajalca (izvajalca) neposredno plačuje podizvajalcu/</w:t>
      </w:r>
      <w:proofErr w:type="spellStart"/>
      <w:r w:rsidRPr="00E67176">
        <w:rPr>
          <w:rFonts w:ascii="Arial Narrow" w:hAnsi="Arial Narrow" w:cs="Arial"/>
          <w:color w:val="000000"/>
          <w:sz w:val="22"/>
          <w:szCs w:val="22"/>
        </w:rPr>
        <w:t>em</w:t>
      </w:r>
      <w:proofErr w:type="spellEnd"/>
      <w:r w:rsidRPr="00E67176">
        <w:rPr>
          <w:rFonts w:ascii="Arial Narrow" w:hAnsi="Arial Narrow" w:cs="Arial"/>
          <w:color w:val="000000"/>
          <w:sz w:val="22"/>
          <w:szCs w:val="22"/>
        </w:rPr>
        <w:t xml:space="preserve"> in prilaga soglasje podizvajalca/</w:t>
      </w:r>
      <w:proofErr w:type="spellStart"/>
      <w:r w:rsidRPr="00E67176">
        <w:rPr>
          <w:rFonts w:ascii="Arial Narrow" w:hAnsi="Arial Narrow" w:cs="Arial"/>
          <w:color w:val="000000"/>
          <w:sz w:val="22"/>
          <w:szCs w:val="22"/>
        </w:rPr>
        <w:t>ev</w:t>
      </w:r>
      <w:proofErr w:type="spellEnd"/>
      <w:r w:rsidRPr="00E67176">
        <w:rPr>
          <w:rFonts w:ascii="Arial Narrow" w:hAnsi="Arial Narrow" w:cs="Arial"/>
          <w:color w:val="000000"/>
          <w:sz w:val="22"/>
          <w:szCs w:val="22"/>
        </w:rPr>
        <w:t xml:space="preserve">, na podlagi </w:t>
      </w:r>
    </w:p>
    <w:p w14:paraId="6499EA49" w14:textId="77777777" w:rsidR="001942FF" w:rsidRPr="00E67176" w:rsidRDefault="001942FF" w:rsidP="001942FF">
      <w:pPr>
        <w:rPr>
          <w:rFonts w:ascii="Arial Narrow" w:hAnsi="Arial Narrow" w:cs="Arial"/>
          <w:color w:val="000000"/>
          <w:sz w:val="22"/>
          <w:szCs w:val="22"/>
        </w:rPr>
      </w:pPr>
      <w:r w:rsidRPr="00E67176">
        <w:rPr>
          <w:rFonts w:ascii="Arial Narrow" w:hAnsi="Arial Narrow" w:cs="Arial"/>
          <w:color w:val="000000"/>
          <w:sz w:val="22"/>
          <w:szCs w:val="22"/>
        </w:rPr>
        <w:t xml:space="preserve">       katerega/ih naročnik namesto glavnega izvajalca poravna podizvajalčevo terjatev do glavnega izvajalca. </w:t>
      </w:r>
    </w:p>
    <w:p w14:paraId="7FBDEE73" w14:textId="77777777" w:rsidR="001942FF" w:rsidRPr="00E67176" w:rsidRDefault="001942FF" w:rsidP="001942FF">
      <w:pPr>
        <w:jc w:val="both"/>
        <w:rPr>
          <w:rFonts w:ascii="Arial Narrow" w:hAnsi="Arial Narrow"/>
          <w:color w:val="000000"/>
          <w:sz w:val="22"/>
          <w:szCs w:val="22"/>
        </w:rPr>
      </w:pPr>
    </w:p>
    <w:p w14:paraId="34719C40" w14:textId="77777777" w:rsidR="001942FF" w:rsidRPr="00E67176" w:rsidRDefault="001942FF" w:rsidP="001942FF">
      <w:pPr>
        <w:jc w:val="both"/>
        <w:rPr>
          <w:rFonts w:ascii="Arial Narrow" w:hAnsi="Arial Narrow"/>
          <w:color w:val="000000"/>
          <w:sz w:val="22"/>
          <w:szCs w:val="22"/>
        </w:rPr>
      </w:pPr>
      <w:r w:rsidRPr="00E67176">
        <w:rPr>
          <w:rFonts w:ascii="Arial Narrow" w:hAnsi="Arial Narrow"/>
          <w:color w:val="000000"/>
          <w:sz w:val="22"/>
          <w:szCs w:val="22"/>
        </w:rPr>
        <w:t xml:space="preserve">       V primeru, da je podizvajalec zahteval neposredno plačilo, sta zahteva in soglasje podizvajalca za </w:t>
      </w:r>
    </w:p>
    <w:p w14:paraId="05842170" w14:textId="77777777" w:rsidR="001942FF" w:rsidRPr="00E67176" w:rsidRDefault="001942FF" w:rsidP="001942FF">
      <w:pPr>
        <w:jc w:val="both"/>
        <w:rPr>
          <w:rFonts w:ascii="Arial Narrow" w:hAnsi="Arial Narrow"/>
          <w:color w:val="000000"/>
          <w:sz w:val="22"/>
          <w:szCs w:val="22"/>
        </w:rPr>
      </w:pPr>
      <w:r w:rsidRPr="00E67176">
        <w:rPr>
          <w:rFonts w:ascii="Arial Narrow" w:hAnsi="Arial Narrow"/>
          <w:color w:val="000000"/>
          <w:sz w:val="22"/>
          <w:szCs w:val="22"/>
        </w:rPr>
        <w:t xml:space="preserve">        neposredno plačilo sestavni del te pogodbe.</w:t>
      </w:r>
    </w:p>
    <w:p w14:paraId="39038587" w14:textId="77777777" w:rsidR="001942FF" w:rsidRPr="00E67176" w:rsidRDefault="001942FF" w:rsidP="001942FF">
      <w:pPr>
        <w:jc w:val="both"/>
        <w:rPr>
          <w:rFonts w:ascii="Arial Narrow" w:hAnsi="Arial Narrow"/>
          <w:color w:val="000000"/>
          <w:sz w:val="22"/>
          <w:szCs w:val="22"/>
        </w:rPr>
      </w:pPr>
    </w:p>
    <w:p w14:paraId="57265C97" w14:textId="77777777" w:rsidR="001942FF" w:rsidRPr="00E67176" w:rsidRDefault="001942FF" w:rsidP="001942FF">
      <w:pPr>
        <w:jc w:val="both"/>
        <w:rPr>
          <w:rFonts w:ascii="Arial Narrow" w:hAnsi="Arial Narrow"/>
          <w:color w:val="000000"/>
          <w:sz w:val="22"/>
          <w:szCs w:val="22"/>
        </w:rPr>
      </w:pPr>
      <w:r w:rsidRPr="00E67176">
        <w:rPr>
          <w:rFonts w:ascii="Arial Narrow" w:hAnsi="Arial Narrow"/>
          <w:color w:val="000000"/>
          <w:sz w:val="22"/>
          <w:szCs w:val="22"/>
        </w:rPr>
        <w:t>7.7.  Podatki o podizvajalcih :</w:t>
      </w:r>
    </w:p>
    <w:p w14:paraId="75BAF0CF" w14:textId="77777777" w:rsidR="001942FF" w:rsidRPr="00E67176" w:rsidRDefault="001942FF" w:rsidP="00A55D4F">
      <w:pPr>
        <w:pStyle w:val="Odstavekseznama"/>
        <w:numPr>
          <w:ilvl w:val="1"/>
          <w:numId w:val="60"/>
        </w:numPr>
        <w:tabs>
          <w:tab w:val="num" w:pos="992"/>
        </w:tabs>
        <w:spacing w:line="260" w:lineRule="atLeast"/>
        <w:jc w:val="both"/>
        <w:rPr>
          <w:rFonts w:ascii="Arial Narrow" w:hAnsi="Arial Narrow"/>
          <w:color w:val="000000"/>
          <w:sz w:val="22"/>
          <w:szCs w:val="22"/>
        </w:rPr>
      </w:pPr>
      <w:r w:rsidRPr="00E67176">
        <w:rPr>
          <w:rFonts w:ascii="Arial Narrow" w:hAnsi="Arial Narrow"/>
          <w:color w:val="000000"/>
          <w:sz w:val="22"/>
          <w:szCs w:val="22"/>
        </w:rPr>
        <w:t xml:space="preserve">podatki o podizvajalcu (naziv, polni naslov, matična številka, davčna številka in transakcijski račun ter kontaktni podatki): </w:t>
      </w:r>
    </w:p>
    <w:p w14:paraId="1FB51AE1" w14:textId="77777777" w:rsidR="001942FF" w:rsidRPr="00E67176" w:rsidRDefault="001942FF" w:rsidP="001942FF">
      <w:pPr>
        <w:pStyle w:val="Odstavekseznama"/>
        <w:rPr>
          <w:rFonts w:ascii="Arial Narrow" w:hAnsi="Arial Narrow"/>
          <w:color w:val="000000"/>
          <w:sz w:val="22"/>
          <w:szCs w:val="22"/>
        </w:rPr>
      </w:pPr>
      <w:r w:rsidRPr="00E67176">
        <w:rPr>
          <w:rFonts w:ascii="Arial Narrow" w:hAnsi="Arial Narrow"/>
          <w:color w:val="000000"/>
          <w:sz w:val="22"/>
          <w:szCs w:val="22"/>
        </w:rPr>
        <w:t xml:space="preserve">Podizvajalec …………………………………………….matična številka …………..…… davčna številka …………….. TRR ……………………..….……………... pri banki ………..................................... , kontaktni podatki: kontaktna oseba……………….., telefonska št…………….., </w:t>
      </w:r>
      <w:proofErr w:type="spellStart"/>
      <w:r w:rsidRPr="00E67176">
        <w:rPr>
          <w:rFonts w:ascii="Arial Narrow" w:hAnsi="Arial Narrow"/>
          <w:color w:val="000000"/>
          <w:sz w:val="22"/>
          <w:szCs w:val="22"/>
        </w:rPr>
        <w:t>telefax</w:t>
      </w:r>
      <w:proofErr w:type="spellEnd"/>
      <w:r w:rsidRPr="00E67176">
        <w:rPr>
          <w:rFonts w:ascii="Arial Narrow" w:hAnsi="Arial Narrow"/>
          <w:color w:val="000000"/>
          <w:sz w:val="22"/>
          <w:szCs w:val="22"/>
        </w:rPr>
        <w:t>……………….., e-naslov……………………….</w:t>
      </w:r>
    </w:p>
    <w:p w14:paraId="01D4EFF3" w14:textId="77777777" w:rsidR="001942FF" w:rsidRPr="00E67176" w:rsidRDefault="001942FF" w:rsidP="001942FF">
      <w:pPr>
        <w:pStyle w:val="Odstavekseznama"/>
        <w:rPr>
          <w:rFonts w:ascii="Arial Narrow" w:hAnsi="Arial Narrow"/>
          <w:color w:val="000000"/>
          <w:sz w:val="22"/>
          <w:szCs w:val="22"/>
        </w:rPr>
      </w:pPr>
    </w:p>
    <w:p w14:paraId="6105F852" w14:textId="77777777" w:rsidR="001942FF" w:rsidRPr="00E67176" w:rsidRDefault="001942FF" w:rsidP="00A55D4F">
      <w:pPr>
        <w:pStyle w:val="Odstavekseznama"/>
        <w:numPr>
          <w:ilvl w:val="1"/>
          <w:numId w:val="60"/>
        </w:numPr>
        <w:tabs>
          <w:tab w:val="num" w:pos="992"/>
        </w:tabs>
        <w:spacing w:line="260" w:lineRule="atLeast"/>
        <w:jc w:val="both"/>
        <w:rPr>
          <w:rFonts w:ascii="Arial Narrow" w:hAnsi="Arial Narrow"/>
          <w:color w:val="000000"/>
          <w:sz w:val="22"/>
          <w:szCs w:val="22"/>
        </w:rPr>
      </w:pPr>
      <w:r w:rsidRPr="00E67176">
        <w:rPr>
          <w:rFonts w:ascii="Arial Narrow" w:hAnsi="Arial Narrow"/>
          <w:color w:val="000000"/>
          <w:sz w:val="22"/>
          <w:szCs w:val="22"/>
        </w:rPr>
        <w:t xml:space="preserve">predmet, količina, vrednost, kraj in rok izvedbe teh del: </w:t>
      </w:r>
    </w:p>
    <w:p w14:paraId="3D1440BA" w14:textId="77777777" w:rsidR="001942FF" w:rsidRPr="00E67176" w:rsidRDefault="001942FF" w:rsidP="001942FF">
      <w:pPr>
        <w:pStyle w:val="Odstavekseznama"/>
        <w:rPr>
          <w:rFonts w:ascii="Arial Narrow" w:hAnsi="Arial Narrow"/>
          <w:color w:val="000000"/>
          <w:sz w:val="22"/>
          <w:szCs w:val="22"/>
        </w:rPr>
      </w:pPr>
      <w:r w:rsidRPr="00E67176">
        <w:rPr>
          <w:rFonts w:ascii="Arial Narrow" w:hAnsi="Arial Narrow"/>
          <w:color w:val="000000"/>
          <w:sz w:val="22"/>
          <w:szCs w:val="22"/>
        </w:rPr>
        <w:lastRenderedPageBreak/>
        <w:t>Podizvajalec …………………………….… bo opravil naslednje dobave in storitve v zvezi s sklenjeno pogodbo: ……………………………………………………………..</w:t>
      </w:r>
    </w:p>
    <w:p w14:paraId="4D03EF5E" w14:textId="77777777" w:rsidR="001942FF" w:rsidRPr="00E67176" w:rsidRDefault="001942FF" w:rsidP="001942FF">
      <w:pPr>
        <w:jc w:val="both"/>
        <w:rPr>
          <w:rFonts w:ascii="Arial Narrow" w:hAnsi="Arial Narrow"/>
          <w:color w:val="000000"/>
          <w:sz w:val="22"/>
          <w:szCs w:val="22"/>
        </w:rPr>
      </w:pPr>
    </w:p>
    <w:p w14:paraId="2B02D426" w14:textId="77777777" w:rsidR="001942FF" w:rsidRPr="00E67176" w:rsidRDefault="001942FF" w:rsidP="001942FF">
      <w:pPr>
        <w:rPr>
          <w:rFonts w:ascii="Arial Narrow" w:hAnsi="Arial Narrow"/>
          <w:color w:val="000000"/>
          <w:sz w:val="22"/>
          <w:szCs w:val="22"/>
        </w:rPr>
      </w:pPr>
      <w:r w:rsidRPr="00E67176">
        <w:rPr>
          <w:rFonts w:ascii="Arial Narrow" w:hAnsi="Arial Narrow"/>
          <w:color w:val="000000"/>
          <w:sz w:val="22"/>
          <w:szCs w:val="22"/>
        </w:rPr>
        <w:t xml:space="preserve">7.8. V primeru nastopa s podizvajalci mora ponudnik svojemu računu oziroma situaciji obvezno priložiti </w:t>
      </w:r>
    </w:p>
    <w:p w14:paraId="269177F8" w14:textId="77777777" w:rsidR="001942FF" w:rsidRPr="00E67176" w:rsidRDefault="001942FF" w:rsidP="001942FF">
      <w:pPr>
        <w:pStyle w:val="Odstavekseznama"/>
        <w:ind w:left="708"/>
        <w:rPr>
          <w:rFonts w:ascii="Arial Narrow" w:hAnsi="Arial Narrow"/>
          <w:strike/>
          <w:color w:val="000000"/>
          <w:sz w:val="22"/>
          <w:szCs w:val="22"/>
        </w:rPr>
      </w:pPr>
      <w:r w:rsidRPr="00E67176">
        <w:rPr>
          <w:rFonts w:ascii="Arial Narrow" w:hAnsi="Arial Narrow"/>
          <w:color w:val="000000"/>
          <w:sz w:val="22"/>
          <w:szCs w:val="22"/>
        </w:rPr>
        <w:t xml:space="preserve">račune oziroma situacije svojih podizvajalcev, ki jih je predhodno potrdil. </w:t>
      </w:r>
    </w:p>
    <w:p w14:paraId="35B4277B" w14:textId="77777777" w:rsidR="001942FF" w:rsidRPr="00E67176" w:rsidRDefault="001942FF" w:rsidP="001942FF">
      <w:pPr>
        <w:jc w:val="both"/>
        <w:rPr>
          <w:rFonts w:ascii="Arial Narrow" w:hAnsi="Arial Narrow"/>
          <w:color w:val="000000"/>
          <w:sz w:val="22"/>
          <w:szCs w:val="22"/>
        </w:rPr>
      </w:pPr>
    </w:p>
    <w:p w14:paraId="5B5B70F9" w14:textId="77777777" w:rsidR="001942FF" w:rsidRPr="00E67176" w:rsidRDefault="001942FF" w:rsidP="001942FF">
      <w:pPr>
        <w:rPr>
          <w:rFonts w:ascii="Arial Narrow" w:hAnsi="Arial Narrow"/>
          <w:color w:val="000000"/>
          <w:sz w:val="22"/>
          <w:szCs w:val="22"/>
        </w:rPr>
      </w:pPr>
      <w:r w:rsidRPr="00E67176">
        <w:rPr>
          <w:rFonts w:ascii="Arial Narrow" w:hAnsi="Arial Narrow"/>
          <w:color w:val="000000"/>
          <w:sz w:val="22"/>
          <w:szCs w:val="22"/>
        </w:rPr>
        <w:t xml:space="preserve">7.9. Če se po sklenitvi pogodbe o izvedbi javnega naročila zamenja podizvajalec ali če ponudnik sklene   </w:t>
      </w:r>
    </w:p>
    <w:p w14:paraId="5E09F1BF" w14:textId="77777777" w:rsidR="001942FF" w:rsidRPr="00E67176" w:rsidRDefault="001942FF" w:rsidP="001942FF">
      <w:pPr>
        <w:rPr>
          <w:rFonts w:ascii="Arial Narrow" w:hAnsi="Arial Narrow"/>
          <w:color w:val="000000"/>
          <w:sz w:val="22"/>
          <w:szCs w:val="22"/>
        </w:rPr>
      </w:pPr>
      <w:r w:rsidRPr="00E67176">
        <w:rPr>
          <w:rFonts w:ascii="Arial Narrow" w:hAnsi="Arial Narrow"/>
          <w:color w:val="000000"/>
          <w:sz w:val="22"/>
          <w:szCs w:val="22"/>
        </w:rPr>
        <w:t xml:space="preserve">       pogodbo z novim podizvajalcem ali če pride do morebitnih sprememb informacij iz 2. odstavka 94. člena </w:t>
      </w:r>
    </w:p>
    <w:p w14:paraId="3E8C1ECD" w14:textId="77777777" w:rsidR="001942FF" w:rsidRPr="00E67176" w:rsidRDefault="001942FF" w:rsidP="001942FF">
      <w:pPr>
        <w:rPr>
          <w:rFonts w:ascii="Arial Narrow" w:hAnsi="Arial Narrow"/>
          <w:color w:val="000000"/>
          <w:sz w:val="22"/>
          <w:szCs w:val="22"/>
        </w:rPr>
      </w:pPr>
      <w:r w:rsidRPr="00E67176">
        <w:rPr>
          <w:rFonts w:ascii="Arial Narrow" w:hAnsi="Arial Narrow"/>
          <w:color w:val="000000"/>
          <w:sz w:val="22"/>
          <w:szCs w:val="22"/>
        </w:rPr>
        <w:t xml:space="preserve">       ZJN-3, mora izvajalec le-temu v 5 dneh po spremembi predložiti: </w:t>
      </w:r>
    </w:p>
    <w:p w14:paraId="20868653" w14:textId="77777777" w:rsidR="001942FF" w:rsidRPr="00E67176" w:rsidRDefault="001942FF" w:rsidP="001942FF">
      <w:pPr>
        <w:jc w:val="both"/>
        <w:rPr>
          <w:rFonts w:ascii="Arial Narrow" w:hAnsi="Arial Narrow"/>
          <w:color w:val="000000"/>
          <w:sz w:val="22"/>
          <w:szCs w:val="22"/>
        </w:rPr>
      </w:pPr>
    </w:p>
    <w:p w14:paraId="63DBEE8C" w14:textId="77777777" w:rsidR="001942FF" w:rsidRPr="00E67176" w:rsidRDefault="001942FF" w:rsidP="00A55D4F">
      <w:pPr>
        <w:pStyle w:val="Odstavekseznama"/>
        <w:numPr>
          <w:ilvl w:val="0"/>
          <w:numId w:val="61"/>
        </w:numPr>
        <w:tabs>
          <w:tab w:val="num" w:pos="1276"/>
        </w:tabs>
        <w:spacing w:line="260" w:lineRule="atLeast"/>
        <w:ind w:left="1560" w:hanging="567"/>
        <w:jc w:val="both"/>
        <w:rPr>
          <w:rFonts w:ascii="Arial Narrow" w:hAnsi="Arial Narrow"/>
          <w:color w:val="000000"/>
          <w:sz w:val="22"/>
          <w:szCs w:val="22"/>
        </w:rPr>
      </w:pPr>
      <w:r w:rsidRPr="00E67176">
        <w:rPr>
          <w:rFonts w:ascii="Arial Narrow" w:hAnsi="Arial Narrow"/>
          <w:color w:val="000000"/>
          <w:sz w:val="22"/>
          <w:szCs w:val="22"/>
        </w:rPr>
        <w:t>obvestilo oz. vse dokumente skladno z določbo 3. odstavka 94. člena ZJN-3,</w:t>
      </w:r>
    </w:p>
    <w:p w14:paraId="075B6D3E" w14:textId="77777777" w:rsidR="001942FF" w:rsidRPr="00E67176" w:rsidRDefault="001942FF" w:rsidP="001942FF">
      <w:pPr>
        <w:pStyle w:val="Odstavekseznama"/>
        <w:tabs>
          <w:tab w:val="num" w:pos="1276"/>
        </w:tabs>
        <w:ind w:left="1560"/>
        <w:rPr>
          <w:rFonts w:ascii="Arial Narrow" w:hAnsi="Arial Narrow"/>
          <w:color w:val="000000"/>
          <w:sz w:val="22"/>
          <w:szCs w:val="22"/>
        </w:rPr>
      </w:pPr>
    </w:p>
    <w:p w14:paraId="597AAB14" w14:textId="77777777" w:rsidR="001942FF" w:rsidRPr="00E67176" w:rsidRDefault="001942FF" w:rsidP="00A55D4F">
      <w:pPr>
        <w:pStyle w:val="Odstavekseznama"/>
        <w:numPr>
          <w:ilvl w:val="0"/>
          <w:numId w:val="61"/>
        </w:numPr>
        <w:tabs>
          <w:tab w:val="num" w:pos="1276"/>
        </w:tabs>
        <w:spacing w:line="260" w:lineRule="atLeast"/>
        <w:ind w:left="1276" w:hanging="283"/>
        <w:jc w:val="both"/>
        <w:rPr>
          <w:rFonts w:ascii="Arial Narrow" w:hAnsi="Arial Narrow"/>
          <w:color w:val="000000"/>
          <w:sz w:val="22"/>
          <w:szCs w:val="22"/>
        </w:rPr>
      </w:pPr>
      <w:r w:rsidRPr="00E67176">
        <w:rPr>
          <w:rFonts w:ascii="Arial Narrow" w:hAnsi="Arial Narrow"/>
          <w:color w:val="000000"/>
          <w:sz w:val="22"/>
          <w:szCs w:val="22"/>
        </w:rPr>
        <w:t xml:space="preserve">pooblastilo za plačilo opravljenih in prevzetih del oziroma dobav neposredno novemu podizvajalcu (v primeru da novi podizvajalec zahteva neposredno plačilo), </w:t>
      </w:r>
    </w:p>
    <w:p w14:paraId="52020A03" w14:textId="77777777" w:rsidR="001942FF" w:rsidRPr="00E67176" w:rsidRDefault="001942FF" w:rsidP="001942FF">
      <w:pPr>
        <w:tabs>
          <w:tab w:val="num" w:pos="1276"/>
        </w:tabs>
        <w:rPr>
          <w:rFonts w:ascii="Arial Narrow" w:hAnsi="Arial Narrow"/>
          <w:color w:val="000000"/>
          <w:sz w:val="22"/>
          <w:szCs w:val="22"/>
        </w:rPr>
      </w:pPr>
    </w:p>
    <w:p w14:paraId="3346F693" w14:textId="77777777" w:rsidR="001942FF" w:rsidRPr="00E67176" w:rsidRDefault="001942FF" w:rsidP="00A55D4F">
      <w:pPr>
        <w:pStyle w:val="Odstavekseznama"/>
        <w:numPr>
          <w:ilvl w:val="0"/>
          <w:numId w:val="61"/>
        </w:numPr>
        <w:tabs>
          <w:tab w:val="num" w:pos="1276"/>
        </w:tabs>
        <w:spacing w:line="260" w:lineRule="atLeast"/>
        <w:ind w:left="1276" w:hanging="283"/>
        <w:jc w:val="both"/>
        <w:rPr>
          <w:rFonts w:ascii="Arial Narrow" w:hAnsi="Arial Narrow"/>
          <w:color w:val="000000"/>
          <w:sz w:val="22"/>
          <w:szCs w:val="22"/>
        </w:rPr>
      </w:pPr>
      <w:r w:rsidRPr="00E67176">
        <w:rPr>
          <w:rFonts w:ascii="Arial Narrow" w:hAnsi="Arial Narrow"/>
          <w:color w:val="000000"/>
          <w:sz w:val="22"/>
          <w:szCs w:val="22"/>
        </w:rPr>
        <w:t>zahtevo in soglasje novega podizvajalca k neposrednemu plačilu (v primeru da novi podizvajalec zahteva neposredno plačilo).</w:t>
      </w:r>
    </w:p>
    <w:p w14:paraId="446E24F1" w14:textId="77777777" w:rsidR="001942FF" w:rsidRPr="00E67176" w:rsidRDefault="001942FF" w:rsidP="001942FF">
      <w:pPr>
        <w:tabs>
          <w:tab w:val="left" w:pos="3071"/>
        </w:tabs>
        <w:jc w:val="both"/>
        <w:rPr>
          <w:rFonts w:ascii="Arial Narrow" w:hAnsi="Arial Narrow" w:cs="Arial"/>
          <w:color w:val="000000"/>
          <w:sz w:val="22"/>
          <w:szCs w:val="22"/>
        </w:rPr>
      </w:pPr>
      <w:r w:rsidRPr="00E67176">
        <w:rPr>
          <w:rFonts w:ascii="Arial Narrow" w:hAnsi="Arial Narrow" w:cs="Arial"/>
          <w:color w:val="000000"/>
          <w:sz w:val="22"/>
          <w:szCs w:val="22"/>
        </w:rPr>
        <w:tab/>
      </w:r>
    </w:p>
    <w:p w14:paraId="508C0C97" w14:textId="77777777" w:rsidR="001942FF" w:rsidRPr="00E67176" w:rsidRDefault="001942FF" w:rsidP="001942FF">
      <w:pPr>
        <w:ind w:left="567"/>
        <w:jc w:val="both"/>
        <w:rPr>
          <w:rFonts w:ascii="Arial Narrow" w:hAnsi="Arial Narrow"/>
          <w:color w:val="000000"/>
          <w:sz w:val="22"/>
          <w:szCs w:val="22"/>
        </w:rPr>
      </w:pPr>
      <w:r w:rsidRPr="00E67176">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27CBCAEF" w14:textId="77777777" w:rsidR="001942FF" w:rsidRPr="00E67176" w:rsidRDefault="001942FF" w:rsidP="001942FF">
      <w:pPr>
        <w:pStyle w:val="Navadensplet"/>
        <w:ind w:left="567"/>
        <w:jc w:val="both"/>
        <w:rPr>
          <w:rFonts w:ascii="Arial Narrow" w:hAnsi="Arial Narrow" w:cs="Arial"/>
          <w:color w:val="000000"/>
          <w:sz w:val="22"/>
          <w:szCs w:val="22"/>
        </w:rPr>
      </w:pPr>
      <w:r w:rsidRPr="00E67176">
        <w:rPr>
          <w:rFonts w:ascii="Arial Narrow" w:hAnsi="Arial Narrow" w:cs="Arial"/>
          <w:color w:val="000000"/>
          <w:sz w:val="22"/>
          <w:szCs w:val="22"/>
        </w:rPr>
        <w:t>V primeru da izvajalec ne predloži zahtevane dokumentacije pred zamenjavo podizvajalca, podizvajalca ne more zamenjati, sicer bo naročnik odstopil od pogodbe in unovčil finančno zavarovanje za dobro izvedbo pogodbenih obveznosti.</w:t>
      </w:r>
    </w:p>
    <w:p w14:paraId="5034F0A4" w14:textId="77777777" w:rsidR="001942FF" w:rsidRPr="00E67176" w:rsidRDefault="001942FF" w:rsidP="001942FF">
      <w:pPr>
        <w:pStyle w:val="default0"/>
        <w:spacing w:before="0" w:beforeAutospacing="0" w:after="0" w:afterAutospacing="0"/>
        <w:ind w:left="567"/>
        <w:rPr>
          <w:rFonts w:ascii="Arial Narrow" w:hAnsi="Arial Narrow" w:cs="Arial"/>
          <w:color w:val="000000"/>
          <w:sz w:val="22"/>
          <w:szCs w:val="22"/>
        </w:rPr>
      </w:pPr>
      <w:r w:rsidRPr="00E67176">
        <w:rPr>
          <w:rFonts w:ascii="Arial Narrow" w:hAnsi="Arial Narrow" w:cs="Arial"/>
          <w:color w:val="000000"/>
          <w:sz w:val="22"/>
          <w:szCs w:val="22"/>
        </w:rPr>
        <w:t xml:space="preserve">Zamenjavo podizvajalca pogodbeni stranki uredita z dodatkom k tej pogodbi. </w:t>
      </w:r>
    </w:p>
    <w:p w14:paraId="1A0097CD" w14:textId="77777777" w:rsidR="001942FF" w:rsidRPr="00E67176" w:rsidRDefault="001942FF" w:rsidP="001942FF">
      <w:pPr>
        <w:pStyle w:val="default0"/>
        <w:spacing w:before="0" w:beforeAutospacing="0" w:after="0" w:afterAutospacing="0"/>
        <w:rPr>
          <w:rFonts w:ascii="Arial Narrow" w:hAnsi="Arial Narrow" w:cs="Arial"/>
          <w:color w:val="000000"/>
          <w:sz w:val="22"/>
          <w:szCs w:val="22"/>
        </w:rPr>
      </w:pPr>
    </w:p>
    <w:p w14:paraId="23CC4D3F" w14:textId="77777777" w:rsidR="001942FF" w:rsidRPr="00E67176" w:rsidRDefault="001942FF" w:rsidP="001942FF">
      <w:pPr>
        <w:pStyle w:val="Telobesedila"/>
        <w:rPr>
          <w:rFonts w:ascii="Arial Narrow" w:hAnsi="Arial Narrow" w:cs="Arial"/>
          <w:color w:val="000000"/>
          <w:sz w:val="22"/>
          <w:szCs w:val="22"/>
        </w:rPr>
      </w:pPr>
      <w:r w:rsidRPr="00E67176">
        <w:rPr>
          <w:rFonts w:ascii="Arial Narrow" w:hAnsi="Arial Narrow" w:cs="Arial"/>
          <w:color w:val="000000"/>
          <w:sz w:val="22"/>
          <w:szCs w:val="22"/>
        </w:rPr>
        <w:t>7.10. V razmerju do naročnika izvajalec v celoti odgovarja za izvedbo del, ki so predmet te pogodbe.</w:t>
      </w:r>
    </w:p>
    <w:p w14:paraId="6FBC1F15" w14:textId="77777777" w:rsidR="001942FF" w:rsidRPr="00E67176" w:rsidRDefault="001942FF" w:rsidP="001942FF">
      <w:pPr>
        <w:pStyle w:val="Glava"/>
        <w:tabs>
          <w:tab w:val="clear" w:pos="4536"/>
          <w:tab w:val="clear" w:pos="9072"/>
          <w:tab w:val="center" w:pos="4320"/>
          <w:tab w:val="right" w:pos="8640"/>
        </w:tabs>
        <w:jc w:val="both"/>
        <w:rPr>
          <w:rFonts w:ascii="Arial Narrow" w:hAnsi="Arial Narrow" w:cs="Arial"/>
          <w:iCs/>
          <w:sz w:val="22"/>
          <w:szCs w:val="22"/>
        </w:rPr>
      </w:pPr>
    </w:p>
    <w:p w14:paraId="1F01677C" w14:textId="77777777" w:rsidR="001942FF" w:rsidRPr="00E67176" w:rsidRDefault="001942FF" w:rsidP="00A55D4F">
      <w:pPr>
        <w:numPr>
          <w:ilvl w:val="0"/>
          <w:numId w:val="57"/>
        </w:numPr>
        <w:tabs>
          <w:tab w:val="left" w:pos="567"/>
        </w:tabs>
        <w:jc w:val="both"/>
        <w:rPr>
          <w:rFonts w:ascii="Arial Narrow" w:hAnsi="Arial Narrow" w:cs="Arial"/>
          <w:b/>
          <w:sz w:val="22"/>
          <w:szCs w:val="22"/>
        </w:rPr>
      </w:pPr>
      <w:r w:rsidRPr="00E67176">
        <w:rPr>
          <w:rFonts w:ascii="Arial Narrow" w:hAnsi="Arial Narrow" w:cs="Arial"/>
          <w:b/>
          <w:sz w:val="22"/>
          <w:szCs w:val="22"/>
        </w:rPr>
        <w:t>FINANČNA ZAVAROVANJA</w:t>
      </w:r>
    </w:p>
    <w:p w14:paraId="13EBC775" w14:textId="77777777" w:rsidR="001942FF" w:rsidRPr="00E67176" w:rsidRDefault="001942FF" w:rsidP="001942FF">
      <w:pPr>
        <w:jc w:val="both"/>
        <w:rPr>
          <w:rFonts w:ascii="Arial Narrow" w:hAnsi="Arial Narrow"/>
          <w:sz w:val="22"/>
          <w:szCs w:val="22"/>
        </w:rPr>
      </w:pPr>
    </w:p>
    <w:p w14:paraId="574F8AF3" w14:textId="77777777" w:rsidR="001942FF" w:rsidRPr="00E67176" w:rsidRDefault="001942FF" w:rsidP="001942FF">
      <w:pPr>
        <w:ind w:left="284"/>
        <w:jc w:val="both"/>
        <w:rPr>
          <w:rFonts w:ascii="Arial Narrow" w:hAnsi="Arial Narrow"/>
          <w:b/>
          <w:sz w:val="22"/>
          <w:szCs w:val="22"/>
          <w:u w:val="single"/>
        </w:rPr>
      </w:pPr>
      <w:r w:rsidRPr="00E67176">
        <w:rPr>
          <w:rFonts w:ascii="Arial Narrow" w:hAnsi="Arial Narrow"/>
          <w:b/>
          <w:sz w:val="22"/>
          <w:szCs w:val="22"/>
          <w:u w:val="single"/>
        </w:rPr>
        <w:t>8.1.  Izvajalec najkasneje v roku 10 pred potekom garancijske dobe opreme:</w:t>
      </w:r>
    </w:p>
    <w:p w14:paraId="21927601" w14:textId="77777777" w:rsidR="001942FF" w:rsidRPr="00E67176" w:rsidRDefault="001942FF" w:rsidP="001942FF">
      <w:pPr>
        <w:numPr>
          <w:ilvl w:val="0"/>
          <w:numId w:val="11"/>
        </w:numPr>
        <w:jc w:val="both"/>
        <w:rPr>
          <w:rFonts w:ascii="Arial Narrow" w:hAnsi="Arial Narrow"/>
          <w:sz w:val="22"/>
          <w:szCs w:val="22"/>
        </w:rPr>
      </w:pPr>
      <w:r w:rsidRPr="00E67176">
        <w:rPr>
          <w:rFonts w:ascii="Arial Narrow" w:hAnsi="Arial Narrow"/>
          <w:sz w:val="22"/>
          <w:szCs w:val="22"/>
        </w:rPr>
        <w:t>Predloži nepreklicno, brezpogojno bančno garancijo na prvi poziv ali enakovredno kavcijsko zavarovanje  za dobro izvedbo pogodbenih obveznosti v višini pet odstotkov (</w:t>
      </w:r>
      <w:r w:rsidRPr="00E67176">
        <w:rPr>
          <w:rFonts w:ascii="Arial Narrow" w:hAnsi="Arial Narrow"/>
          <w:color w:val="000000"/>
          <w:sz w:val="22"/>
          <w:szCs w:val="22"/>
        </w:rPr>
        <w:t>5</w:t>
      </w:r>
      <w:r w:rsidRPr="00E67176">
        <w:rPr>
          <w:rFonts w:ascii="Arial Narrow" w:hAnsi="Arial Narrow"/>
          <w:sz w:val="22"/>
          <w:szCs w:val="22"/>
        </w:rPr>
        <w:t>% ) pogodbene cene vključno z DDV, kar znaša __________________ EUR, z veljavnostjo finančnega zavarovanja najmanj do poteka pogodbe o vzdrževanju (60 mesecev) in dodatnih 10 dni.</w:t>
      </w:r>
    </w:p>
    <w:p w14:paraId="0AC5C328" w14:textId="77777777" w:rsidR="001942FF" w:rsidRPr="00E67176" w:rsidRDefault="001942FF" w:rsidP="001942FF">
      <w:pPr>
        <w:jc w:val="both"/>
        <w:rPr>
          <w:rFonts w:ascii="Arial Narrow" w:hAnsi="Arial Narrow"/>
          <w:sz w:val="22"/>
          <w:szCs w:val="22"/>
        </w:rPr>
      </w:pPr>
      <w:r w:rsidRPr="00E67176">
        <w:rPr>
          <w:rFonts w:ascii="Arial Narrow" w:hAnsi="Arial Narrow"/>
          <w:sz w:val="22"/>
          <w:szCs w:val="22"/>
        </w:rPr>
        <w:t>ALI</w:t>
      </w:r>
    </w:p>
    <w:p w14:paraId="5FDC913F" w14:textId="77777777" w:rsidR="001942FF" w:rsidRPr="00E67176" w:rsidRDefault="001942FF" w:rsidP="001942FF">
      <w:pPr>
        <w:numPr>
          <w:ilvl w:val="0"/>
          <w:numId w:val="11"/>
        </w:numPr>
        <w:jc w:val="both"/>
        <w:rPr>
          <w:rFonts w:ascii="Arial Narrow" w:hAnsi="Arial Narrow"/>
          <w:sz w:val="22"/>
          <w:szCs w:val="22"/>
        </w:rPr>
      </w:pPr>
      <w:r w:rsidRPr="00E67176">
        <w:rPr>
          <w:rFonts w:ascii="Arial Narrow" w:hAnsi="Arial Narrow"/>
          <w:sz w:val="22"/>
          <w:szCs w:val="22"/>
        </w:rPr>
        <w:t xml:space="preserve">vplača denarni depozit za dobro izvedbo pogodbenih obveznosti v višini </w:t>
      </w:r>
      <w:r w:rsidRPr="00E67176">
        <w:rPr>
          <w:rFonts w:ascii="Arial Narrow" w:hAnsi="Arial Narrow"/>
          <w:color w:val="000000"/>
          <w:sz w:val="22"/>
          <w:szCs w:val="22"/>
        </w:rPr>
        <w:t xml:space="preserve">5  odstotkov (5%) od pogodbene cene vključno z DDV, in sicer </w:t>
      </w:r>
      <w:r w:rsidRPr="00E67176">
        <w:rPr>
          <w:rFonts w:ascii="Arial Narrow" w:hAnsi="Arial Narrow"/>
          <w:sz w:val="22"/>
          <w:szCs w:val="22"/>
        </w:rPr>
        <w:t xml:space="preserve">na blagajni UKCL, Zaloška cesta 7-glavna pisarna ali preko plačilnega naloga na številko: 01100-6030277894 s pripisom DENARNI DEPOZIT po pogodbi št._________________________, sklic na št. 20010-845-0801. Izvajalec bo naročniku posredoval potrdilo o vplačilu. Po poteku zgoraj navedenega zahtevanega obdobja veljavnosti finančnega zavarovanja, bo naročnik depozit ne obrestovan vrnil izvajalcu na njegov TRR. </w:t>
      </w:r>
    </w:p>
    <w:p w14:paraId="2BBD152D" w14:textId="77777777" w:rsidR="001942FF" w:rsidRPr="00E67176" w:rsidRDefault="001942FF" w:rsidP="001942FF">
      <w:pPr>
        <w:jc w:val="both"/>
        <w:rPr>
          <w:rFonts w:ascii="Arial Narrow" w:hAnsi="Arial Narrow"/>
          <w:sz w:val="22"/>
          <w:szCs w:val="22"/>
        </w:rPr>
      </w:pPr>
    </w:p>
    <w:p w14:paraId="0FE2196C" w14:textId="77777777" w:rsidR="001942FF" w:rsidRPr="00E67176" w:rsidRDefault="001942FF" w:rsidP="001942FF">
      <w:pPr>
        <w:ind w:left="567"/>
        <w:jc w:val="both"/>
        <w:rPr>
          <w:rFonts w:ascii="Arial Narrow" w:hAnsi="Arial Narrow" w:cs="Arial"/>
          <w:sz w:val="22"/>
          <w:szCs w:val="22"/>
        </w:rPr>
      </w:pPr>
    </w:p>
    <w:p w14:paraId="6FF5EEF1" w14:textId="77777777" w:rsidR="001942FF" w:rsidRPr="00E67176" w:rsidRDefault="001942FF" w:rsidP="001942FF">
      <w:pPr>
        <w:rPr>
          <w:rFonts w:ascii="Arial Narrow" w:hAnsi="Arial Narrow" w:cs="Arial"/>
          <w:sz w:val="22"/>
          <w:szCs w:val="22"/>
        </w:rPr>
      </w:pPr>
      <w:r w:rsidRPr="00E67176">
        <w:rPr>
          <w:rFonts w:ascii="Arial Narrow" w:hAnsi="Arial Narrow" w:cs="Arial"/>
          <w:sz w:val="22"/>
          <w:szCs w:val="22"/>
        </w:rPr>
        <w:t>8.2. Finančno zavarovanje za dobro izvedbo pogodbenih obveznosti bo naročnik unovčil v primeru, če:</w:t>
      </w:r>
    </w:p>
    <w:p w14:paraId="48DC81EC" w14:textId="77777777" w:rsidR="001942FF" w:rsidRPr="00E67176" w:rsidRDefault="001942FF" w:rsidP="00A55D4F">
      <w:pPr>
        <w:numPr>
          <w:ilvl w:val="0"/>
          <w:numId w:val="55"/>
        </w:numPr>
        <w:spacing w:line="260" w:lineRule="atLeast"/>
        <w:ind w:left="993"/>
        <w:contextualSpacing/>
        <w:jc w:val="both"/>
        <w:rPr>
          <w:rFonts w:ascii="Arial Narrow" w:eastAsia="Calibri" w:hAnsi="Arial Narrow" w:cs="Arial"/>
          <w:sz w:val="22"/>
          <w:szCs w:val="22"/>
          <w:lang w:eastAsia="en-US"/>
        </w:rPr>
      </w:pPr>
      <w:r w:rsidRPr="00E67176">
        <w:rPr>
          <w:rFonts w:ascii="Arial Narrow" w:eastAsia="Calibri" w:hAnsi="Arial Narrow" w:cs="Arial"/>
          <w:sz w:val="22"/>
          <w:szCs w:val="22"/>
          <w:lang w:eastAsia="en-US"/>
        </w:rPr>
        <w:t xml:space="preserve">izvajalec predčasno prekine pogodbo ali </w:t>
      </w:r>
    </w:p>
    <w:p w14:paraId="4E7103A4" w14:textId="77777777" w:rsidR="001942FF" w:rsidRPr="00E67176" w:rsidRDefault="001942FF" w:rsidP="00A55D4F">
      <w:pPr>
        <w:numPr>
          <w:ilvl w:val="0"/>
          <w:numId w:val="55"/>
        </w:numPr>
        <w:spacing w:line="260" w:lineRule="atLeast"/>
        <w:ind w:left="993"/>
        <w:contextualSpacing/>
        <w:jc w:val="both"/>
        <w:rPr>
          <w:rFonts w:ascii="Arial Narrow" w:eastAsia="Calibri" w:hAnsi="Arial Narrow" w:cs="Arial"/>
          <w:sz w:val="22"/>
          <w:szCs w:val="22"/>
          <w:lang w:eastAsia="en-US"/>
        </w:rPr>
      </w:pPr>
      <w:r w:rsidRPr="00E67176">
        <w:rPr>
          <w:rFonts w:ascii="Arial Narrow" w:eastAsia="Calibri" w:hAnsi="Arial Narrow" w:cs="Arial"/>
          <w:sz w:val="22"/>
          <w:szCs w:val="22"/>
          <w:lang w:eastAsia="en-US"/>
        </w:rPr>
        <w:t>izvajalec ne bo izpolnjeval svojih obveznosti v skladu z  določili te  pogodbe ali</w:t>
      </w:r>
    </w:p>
    <w:p w14:paraId="60A57A4D" w14:textId="77777777" w:rsidR="001942FF" w:rsidRPr="00E67176" w:rsidRDefault="001942FF" w:rsidP="00A55D4F">
      <w:pPr>
        <w:numPr>
          <w:ilvl w:val="0"/>
          <w:numId w:val="55"/>
        </w:numPr>
        <w:spacing w:line="260" w:lineRule="atLeast"/>
        <w:ind w:left="993"/>
        <w:contextualSpacing/>
        <w:jc w:val="both"/>
        <w:rPr>
          <w:rFonts w:ascii="Arial Narrow" w:eastAsia="Calibri" w:hAnsi="Arial Narrow" w:cs="Arial"/>
          <w:sz w:val="22"/>
          <w:szCs w:val="22"/>
          <w:lang w:eastAsia="en-US"/>
        </w:rPr>
      </w:pPr>
      <w:r w:rsidRPr="00E67176">
        <w:rPr>
          <w:rFonts w:ascii="Arial Narrow" w:eastAsia="Calibri" w:hAnsi="Arial Narrow" w:cs="Arial"/>
          <w:sz w:val="22"/>
          <w:szCs w:val="22"/>
          <w:lang w:eastAsia="en-US"/>
        </w:rPr>
        <w:t>izvajalec svojih pogodbenih obveznosti ne izvaja:</w:t>
      </w:r>
    </w:p>
    <w:p w14:paraId="4751C000" w14:textId="77777777" w:rsidR="001942FF" w:rsidRPr="00E67176" w:rsidRDefault="001942FF" w:rsidP="00A55D4F">
      <w:pPr>
        <w:numPr>
          <w:ilvl w:val="2"/>
          <w:numId w:val="56"/>
        </w:numPr>
        <w:spacing w:line="260" w:lineRule="atLeast"/>
        <w:contextualSpacing/>
        <w:jc w:val="both"/>
        <w:rPr>
          <w:rFonts w:ascii="Arial Narrow" w:eastAsia="Calibri" w:hAnsi="Arial Narrow" w:cs="Arial"/>
          <w:sz w:val="22"/>
          <w:szCs w:val="22"/>
          <w:lang w:eastAsia="en-US"/>
        </w:rPr>
      </w:pPr>
      <w:r w:rsidRPr="00E67176">
        <w:rPr>
          <w:rFonts w:ascii="Arial Narrow" w:eastAsia="Calibri" w:hAnsi="Arial Narrow" w:cs="Arial"/>
          <w:sz w:val="22"/>
          <w:szCs w:val="22"/>
          <w:lang w:eastAsia="en-US"/>
        </w:rPr>
        <w:t>v dogovorjenih rokih ali</w:t>
      </w:r>
    </w:p>
    <w:p w14:paraId="263FACA6" w14:textId="77777777" w:rsidR="001942FF" w:rsidRPr="00E67176" w:rsidRDefault="001942FF" w:rsidP="00A55D4F">
      <w:pPr>
        <w:numPr>
          <w:ilvl w:val="2"/>
          <w:numId w:val="56"/>
        </w:numPr>
        <w:spacing w:line="260" w:lineRule="atLeast"/>
        <w:contextualSpacing/>
        <w:jc w:val="both"/>
        <w:rPr>
          <w:rFonts w:ascii="Arial Narrow" w:eastAsia="Calibri" w:hAnsi="Arial Narrow" w:cs="Arial"/>
          <w:sz w:val="22"/>
          <w:szCs w:val="22"/>
          <w:lang w:eastAsia="en-US"/>
        </w:rPr>
      </w:pPr>
      <w:r w:rsidRPr="00E67176">
        <w:rPr>
          <w:rFonts w:ascii="Arial Narrow" w:eastAsia="Calibri" w:hAnsi="Arial Narrow" w:cs="Arial"/>
          <w:sz w:val="22"/>
          <w:szCs w:val="22"/>
          <w:lang w:eastAsia="en-US"/>
        </w:rPr>
        <w:t>količini ali</w:t>
      </w:r>
    </w:p>
    <w:p w14:paraId="73CF1E50" w14:textId="77777777" w:rsidR="001942FF" w:rsidRPr="00E67176" w:rsidRDefault="001942FF" w:rsidP="00A55D4F">
      <w:pPr>
        <w:numPr>
          <w:ilvl w:val="2"/>
          <w:numId w:val="56"/>
        </w:numPr>
        <w:spacing w:line="260" w:lineRule="atLeast"/>
        <w:contextualSpacing/>
        <w:jc w:val="both"/>
        <w:rPr>
          <w:rFonts w:ascii="Arial Narrow" w:eastAsia="Calibri" w:hAnsi="Arial Narrow" w:cs="Arial"/>
          <w:sz w:val="22"/>
          <w:szCs w:val="22"/>
          <w:lang w:eastAsia="en-US"/>
        </w:rPr>
      </w:pPr>
      <w:r w:rsidRPr="00E67176">
        <w:rPr>
          <w:rFonts w:ascii="Arial Narrow" w:eastAsia="Calibri" w:hAnsi="Arial Narrow" w:cs="Arial"/>
          <w:sz w:val="22"/>
          <w:szCs w:val="22"/>
          <w:lang w:eastAsia="en-US"/>
        </w:rPr>
        <w:t xml:space="preserve">kakovosti ali </w:t>
      </w:r>
    </w:p>
    <w:p w14:paraId="6BCAE43D" w14:textId="77777777" w:rsidR="001942FF" w:rsidRPr="00E67176" w:rsidRDefault="001942FF" w:rsidP="00A55D4F">
      <w:pPr>
        <w:numPr>
          <w:ilvl w:val="2"/>
          <w:numId w:val="56"/>
        </w:numPr>
        <w:spacing w:line="260" w:lineRule="atLeast"/>
        <w:contextualSpacing/>
        <w:jc w:val="both"/>
        <w:rPr>
          <w:rFonts w:ascii="Arial Narrow" w:eastAsia="Calibri" w:hAnsi="Arial Narrow" w:cs="Arial"/>
          <w:sz w:val="22"/>
          <w:szCs w:val="22"/>
          <w:lang w:eastAsia="en-US"/>
        </w:rPr>
      </w:pPr>
      <w:r w:rsidRPr="00E67176">
        <w:rPr>
          <w:rFonts w:ascii="Arial Narrow" w:eastAsia="Calibri" w:hAnsi="Arial Narrow" w:cs="Arial"/>
          <w:sz w:val="22"/>
          <w:szCs w:val="22"/>
          <w:lang w:eastAsia="en-US"/>
        </w:rPr>
        <w:lastRenderedPageBreak/>
        <w:t xml:space="preserve">v skladu s predpisi ali </w:t>
      </w:r>
    </w:p>
    <w:p w14:paraId="61A2D7B1" w14:textId="77777777" w:rsidR="001942FF" w:rsidRPr="00E67176" w:rsidRDefault="001942FF" w:rsidP="00A55D4F">
      <w:pPr>
        <w:numPr>
          <w:ilvl w:val="2"/>
          <w:numId w:val="56"/>
        </w:numPr>
        <w:spacing w:line="260" w:lineRule="atLeast"/>
        <w:contextualSpacing/>
        <w:jc w:val="both"/>
        <w:rPr>
          <w:rFonts w:ascii="Arial Narrow" w:eastAsia="Calibri" w:hAnsi="Arial Narrow" w:cs="Arial"/>
          <w:sz w:val="22"/>
          <w:szCs w:val="22"/>
          <w:lang w:eastAsia="en-US"/>
        </w:rPr>
      </w:pPr>
      <w:r w:rsidRPr="00E67176">
        <w:rPr>
          <w:rFonts w:ascii="Arial Narrow" w:eastAsia="Calibri" w:hAnsi="Arial Narrow" w:cs="Arial"/>
          <w:sz w:val="22"/>
          <w:szCs w:val="22"/>
          <w:lang w:eastAsia="en-US"/>
        </w:rPr>
        <w:t>pravili stroke ali</w:t>
      </w:r>
    </w:p>
    <w:p w14:paraId="3F3991EB" w14:textId="77777777" w:rsidR="001942FF" w:rsidRPr="00E67176" w:rsidRDefault="001942FF" w:rsidP="00A55D4F">
      <w:pPr>
        <w:numPr>
          <w:ilvl w:val="2"/>
          <w:numId w:val="56"/>
        </w:numPr>
        <w:spacing w:line="260" w:lineRule="atLeast"/>
        <w:contextualSpacing/>
        <w:jc w:val="both"/>
        <w:rPr>
          <w:rFonts w:ascii="Arial Narrow" w:eastAsia="Calibri" w:hAnsi="Arial Narrow" w:cs="Arial"/>
          <w:sz w:val="22"/>
          <w:szCs w:val="22"/>
          <w:lang w:eastAsia="en-US"/>
        </w:rPr>
      </w:pPr>
      <w:r w:rsidRPr="00E67176">
        <w:rPr>
          <w:rFonts w:ascii="Arial Narrow" w:eastAsia="Calibri" w:hAnsi="Arial Narrow" w:cs="Arial"/>
          <w:sz w:val="22"/>
          <w:szCs w:val="22"/>
          <w:lang w:eastAsia="en-US"/>
        </w:rPr>
        <w:t>s skrbnostjo dobrega strokovnjaka</w:t>
      </w:r>
    </w:p>
    <w:p w14:paraId="1E9FBE70" w14:textId="77777777" w:rsidR="001942FF" w:rsidRPr="00E67176" w:rsidRDefault="001942FF" w:rsidP="00A55D4F">
      <w:pPr>
        <w:numPr>
          <w:ilvl w:val="0"/>
          <w:numId w:val="56"/>
        </w:numPr>
        <w:spacing w:line="260" w:lineRule="atLeast"/>
        <w:ind w:left="993"/>
        <w:contextualSpacing/>
        <w:jc w:val="both"/>
        <w:rPr>
          <w:rFonts w:ascii="Arial Narrow" w:eastAsia="Calibri" w:hAnsi="Arial Narrow" w:cs="Arial"/>
          <w:sz w:val="22"/>
          <w:szCs w:val="22"/>
          <w:lang w:eastAsia="en-US"/>
        </w:rPr>
      </w:pPr>
      <w:r w:rsidRPr="00E67176">
        <w:rPr>
          <w:rFonts w:ascii="Arial Narrow" w:eastAsia="Calibri" w:hAnsi="Arial Narrow" w:cs="Arial"/>
          <w:sz w:val="22"/>
          <w:szCs w:val="22"/>
          <w:lang w:eastAsia="en-US"/>
        </w:rPr>
        <w:t>v drugih primerih, izrecno predvidenih s to pogodbo</w:t>
      </w:r>
    </w:p>
    <w:p w14:paraId="71598EE6" w14:textId="77777777" w:rsidR="001942FF" w:rsidRPr="00E67176" w:rsidRDefault="001942FF" w:rsidP="001942FF">
      <w:pPr>
        <w:rPr>
          <w:rFonts w:ascii="Arial Narrow" w:hAnsi="Arial Narrow" w:cs="Arial"/>
          <w:sz w:val="22"/>
          <w:szCs w:val="22"/>
        </w:rPr>
      </w:pPr>
    </w:p>
    <w:p w14:paraId="13CC00F3" w14:textId="77777777" w:rsidR="001942FF" w:rsidRPr="00E67176" w:rsidRDefault="001942FF" w:rsidP="00A55D4F">
      <w:pPr>
        <w:pStyle w:val="Odstavekseznama"/>
        <w:numPr>
          <w:ilvl w:val="0"/>
          <w:numId w:val="57"/>
        </w:numPr>
        <w:tabs>
          <w:tab w:val="left" w:pos="567"/>
        </w:tabs>
        <w:spacing w:line="260" w:lineRule="atLeast"/>
        <w:jc w:val="both"/>
        <w:rPr>
          <w:rFonts w:ascii="Arial Narrow" w:hAnsi="Arial Narrow" w:cs="Arial"/>
          <w:b/>
          <w:sz w:val="22"/>
          <w:szCs w:val="22"/>
        </w:rPr>
      </w:pPr>
      <w:r w:rsidRPr="00E67176">
        <w:rPr>
          <w:rFonts w:ascii="Arial Narrow" w:hAnsi="Arial Narrow" w:cs="Arial"/>
          <w:b/>
          <w:sz w:val="22"/>
          <w:szCs w:val="22"/>
        </w:rPr>
        <w:t>VIŠJA SILA, SPREMEMBE POGODBE IN POOBLAŠČENE OSEBE</w:t>
      </w:r>
    </w:p>
    <w:p w14:paraId="144D1344" w14:textId="77777777" w:rsidR="001942FF" w:rsidRPr="00E67176" w:rsidRDefault="001942FF" w:rsidP="001942FF">
      <w:pPr>
        <w:tabs>
          <w:tab w:val="left" w:pos="567"/>
        </w:tabs>
        <w:ind w:left="360"/>
        <w:jc w:val="both"/>
        <w:rPr>
          <w:rFonts w:ascii="Arial Narrow" w:hAnsi="Arial Narrow" w:cs="Arial"/>
          <w:b/>
          <w:sz w:val="22"/>
          <w:szCs w:val="22"/>
        </w:rPr>
      </w:pPr>
    </w:p>
    <w:p w14:paraId="6BE8D8E3" w14:textId="0E70B9B4" w:rsidR="001942FF" w:rsidRPr="00E67176" w:rsidRDefault="001942FF" w:rsidP="001942FF">
      <w:pPr>
        <w:rPr>
          <w:rFonts w:ascii="Arial Narrow" w:hAnsi="Arial Narrow" w:cs="Arial"/>
          <w:sz w:val="22"/>
          <w:szCs w:val="22"/>
        </w:rPr>
      </w:pPr>
      <w:r w:rsidRPr="00E67176">
        <w:rPr>
          <w:rFonts w:ascii="Arial Narrow" w:hAnsi="Arial Narrow" w:cs="Arial"/>
          <w:sz w:val="22"/>
          <w:szCs w:val="22"/>
        </w:rPr>
        <w:t xml:space="preserve">9.1. </w:t>
      </w:r>
      <w:r w:rsidR="0038730E">
        <w:rPr>
          <w:rFonts w:ascii="Arial Narrow" w:hAnsi="Arial Narrow" w:cs="Arial"/>
          <w:sz w:val="22"/>
          <w:szCs w:val="22"/>
        </w:rPr>
        <w:t xml:space="preserve">  </w:t>
      </w:r>
      <w:r w:rsidRPr="00E67176">
        <w:rPr>
          <w:rFonts w:ascii="Arial Narrow" w:hAnsi="Arial Narrow" w:cs="Arial"/>
          <w:sz w:val="22"/>
          <w:szCs w:val="22"/>
        </w:rPr>
        <w:t xml:space="preserve">V primeru nastopa višje sile je prizadeta stranka upravičena začasno ustaviti izvrševanje pogodbe za </w:t>
      </w:r>
    </w:p>
    <w:p w14:paraId="5ED57DB7" w14:textId="1590EF0F" w:rsidR="001942FF" w:rsidRPr="00E67176" w:rsidRDefault="001942FF" w:rsidP="001942FF">
      <w:pPr>
        <w:rPr>
          <w:rFonts w:ascii="Arial Narrow" w:hAnsi="Arial Narrow" w:cs="Arial"/>
          <w:sz w:val="22"/>
          <w:szCs w:val="22"/>
        </w:rPr>
      </w:pPr>
      <w:r w:rsidRPr="00E67176">
        <w:rPr>
          <w:rFonts w:ascii="Arial Narrow" w:hAnsi="Arial Narrow" w:cs="Arial"/>
          <w:sz w:val="22"/>
          <w:szCs w:val="22"/>
        </w:rPr>
        <w:t xml:space="preserve">       </w:t>
      </w:r>
      <w:r w:rsidR="0038730E">
        <w:rPr>
          <w:rFonts w:ascii="Arial Narrow" w:hAnsi="Arial Narrow" w:cs="Arial"/>
          <w:sz w:val="22"/>
          <w:szCs w:val="22"/>
        </w:rPr>
        <w:t xml:space="preserve"> </w:t>
      </w:r>
      <w:r w:rsidRPr="00E67176">
        <w:rPr>
          <w:rFonts w:ascii="Arial Narrow" w:hAnsi="Arial Narrow" w:cs="Arial"/>
          <w:sz w:val="22"/>
          <w:szCs w:val="22"/>
        </w:rPr>
        <w:t xml:space="preserve">obdobje preprečitve ali zaostanka zaradi takšne višje sile, brez odgovornosti za nastalo škodo, ki je  </w:t>
      </w:r>
    </w:p>
    <w:p w14:paraId="3F44BC0F" w14:textId="77777777" w:rsidR="001942FF" w:rsidRPr="00E67176" w:rsidRDefault="001942FF" w:rsidP="001942FF">
      <w:pPr>
        <w:rPr>
          <w:rFonts w:ascii="Arial Narrow" w:hAnsi="Arial Narrow" w:cs="Arial"/>
          <w:sz w:val="22"/>
          <w:szCs w:val="22"/>
        </w:rPr>
      </w:pPr>
      <w:r w:rsidRPr="00E67176">
        <w:rPr>
          <w:rFonts w:ascii="Arial Narrow" w:hAnsi="Arial Narrow" w:cs="Arial"/>
          <w:sz w:val="22"/>
          <w:szCs w:val="22"/>
        </w:rPr>
        <w:t xml:space="preserve">        posledica le-te. Imenovana stranka mora drugo stranko čim prej obvestiti o  nastopu okoliščin višje sile. </w:t>
      </w:r>
    </w:p>
    <w:p w14:paraId="4AEF587A" w14:textId="77777777" w:rsidR="001942FF" w:rsidRPr="00E67176" w:rsidRDefault="001942FF" w:rsidP="001942FF">
      <w:pPr>
        <w:rPr>
          <w:rFonts w:ascii="Arial Narrow" w:hAnsi="Arial Narrow" w:cs="Arial"/>
          <w:sz w:val="22"/>
          <w:szCs w:val="22"/>
        </w:rPr>
      </w:pPr>
      <w:r w:rsidRPr="00E67176">
        <w:rPr>
          <w:rFonts w:ascii="Arial Narrow" w:hAnsi="Arial Narrow" w:cs="Arial"/>
          <w:sz w:val="22"/>
          <w:szCs w:val="22"/>
        </w:rPr>
        <w:t xml:space="preserve">        V primeru, da pogodbena stranka druge pogodbene stranke ne obvesti o nastanku višje sile v treh </w:t>
      </w:r>
    </w:p>
    <w:p w14:paraId="5B220FAB" w14:textId="77777777" w:rsidR="001942FF" w:rsidRPr="00E67176" w:rsidRDefault="001942FF" w:rsidP="001942FF">
      <w:pPr>
        <w:rPr>
          <w:rFonts w:ascii="Arial Narrow" w:hAnsi="Arial Narrow" w:cs="Arial"/>
          <w:sz w:val="22"/>
          <w:szCs w:val="22"/>
        </w:rPr>
      </w:pPr>
      <w:r w:rsidRPr="00E67176">
        <w:rPr>
          <w:rFonts w:ascii="Arial Narrow" w:hAnsi="Arial Narrow" w:cs="Arial"/>
          <w:sz w:val="22"/>
          <w:szCs w:val="22"/>
        </w:rPr>
        <w:t xml:space="preserve">         delovnih dneh, primera višje sile ne more uveljavljati.</w:t>
      </w:r>
    </w:p>
    <w:p w14:paraId="44BFFAAC" w14:textId="77777777" w:rsidR="001942FF" w:rsidRPr="00E67176" w:rsidRDefault="001942FF" w:rsidP="001942FF">
      <w:pPr>
        <w:tabs>
          <w:tab w:val="num" w:pos="567"/>
        </w:tabs>
        <w:ind w:left="567" w:hanging="567"/>
        <w:jc w:val="both"/>
        <w:rPr>
          <w:rFonts w:ascii="Arial Narrow" w:hAnsi="Arial Narrow" w:cs="Arial"/>
          <w:sz w:val="22"/>
          <w:szCs w:val="22"/>
        </w:rPr>
      </w:pPr>
    </w:p>
    <w:p w14:paraId="344AF13B" w14:textId="56499B9B" w:rsidR="002C47CC" w:rsidRDefault="002C47CC" w:rsidP="002C47CC">
      <w:pPr>
        <w:spacing w:line="260" w:lineRule="atLeast"/>
        <w:jc w:val="both"/>
        <w:rPr>
          <w:rFonts w:ascii="Arial Narrow" w:hAnsi="Arial Narrow" w:cs="Arial"/>
          <w:sz w:val="22"/>
          <w:szCs w:val="22"/>
        </w:rPr>
      </w:pPr>
      <w:r>
        <w:rPr>
          <w:rFonts w:ascii="Arial Narrow" w:hAnsi="Arial Narrow" w:cs="Arial"/>
          <w:sz w:val="22"/>
          <w:szCs w:val="22"/>
        </w:rPr>
        <w:t xml:space="preserve">9.2. </w:t>
      </w:r>
      <w:r w:rsidR="0038730E">
        <w:rPr>
          <w:rFonts w:ascii="Arial Narrow" w:hAnsi="Arial Narrow" w:cs="Arial"/>
          <w:sz w:val="22"/>
          <w:szCs w:val="22"/>
        </w:rPr>
        <w:t xml:space="preserve">   </w:t>
      </w:r>
      <w:r w:rsidR="001942FF" w:rsidRPr="002C47CC">
        <w:rPr>
          <w:rFonts w:ascii="Arial Narrow" w:hAnsi="Arial Narrow" w:cs="Arial"/>
          <w:sz w:val="22"/>
          <w:szCs w:val="22"/>
        </w:rPr>
        <w:t>V primeru, da obdobje preprečitve ali zaostanka zaradi višje sile traja več kot tri zaporedne mesece, sta</w:t>
      </w:r>
    </w:p>
    <w:p w14:paraId="14007360" w14:textId="4986DFEE" w:rsidR="001942FF" w:rsidRPr="002C47CC" w:rsidRDefault="001942FF" w:rsidP="002C47CC">
      <w:pPr>
        <w:spacing w:line="260" w:lineRule="atLeast"/>
        <w:jc w:val="both"/>
        <w:rPr>
          <w:rFonts w:ascii="Arial Narrow" w:hAnsi="Arial Narrow" w:cs="Arial"/>
          <w:sz w:val="22"/>
          <w:szCs w:val="22"/>
        </w:rPr>
      </w:pPr>
      <w:r w:rsidRPr="002C47CC">
        <w:rPr>
          <w:rFonts w:ascii="Arial Narrow" w:hAnsi="Arial Narrow" w:cs="Arial"/>
          <w:sz w:val="22"/>
          <w:szCs w:val="22"/>
        </w:rPr>
        <w:t xml:space="preserve"> </w:t>
      </w:r>
      <w:r w:rsidR="00E343C8">
        <w:rPr>
          <w:rFonts w:ascii="Arial Narrow" w:hAnsi="Arial Narrow" w:cs="Arial"/>
          <w:sz w:val="22"/>
          <w:szCs w:val="22"/>
        </w:rPr>
        <w:t xml:space="preserve">      </w:t>
      </w:r>
      <w:r w:rsidR="0038730E">
        <w:rPr>
          <w:rFonts w:ascii="Arial Narrow" w:hAnsi="Arial Narrow" w:cs="Arial"/>
          <w:sz w:val="22"/>
          <w:szCs w:val="22"/>
        </w:rPr>
        <w:t xml:space="preserve">  </w:t>
      </w:r>
      <w:r w:rsidR="00E343C8">
        <w:rPr>
          <w:rFonts w:ascii="Arial Narrow" w:hAnsi="Arial Narrow" w:cs="Arial"/>
          <w:sz w:val="22"/>
          <w:szCs w:val="22"/>
        </w:rPr>
        <w:t xml:space="preserve"> </w:t>
      </w:r>
      <w:r w:rsidRPr="002C47CC">
        <w:rPr>
          <w:rFonts w:ascii="Arial Narrow" w:hAnsi="Arial Narrow" w:cs="Arial"/>
          <w:sz w:val="22"/>
          <w:szCs w:val="22"/>
        </w:rPr>
        <w:t xml:space="preserve">pogodbeni stranki upravičeni odstopiti od pogodbe. </w:t>
      </w:r>
    </w:p>
    <w:p w14:paraId="7056EA03" w14:textId="77777777" w:rsidR="001942FF" w:rsidRPr="00E67176" w:rsidRDefault="001942FF" w:rsidP="001942FF">
      <w:pPr>
        <w:tabs>
          <w:tab w:val="num" w:pos="567"/>
        </w:tabs>
        <w:ind w:left="567" w:hanging="567"/>
        <w:jc w:val="both"/>
        <w:rPr>
          <w:rFonts w:ascii="Arial Narrow" w:hAnsi="Arial Narrow" w:cs="Arial"/>
          <w:sz w:val="22"/>
          <w:szCs w:val="22"/>
        </w:rPr>
      </w:pPr>
    </w:p>
    <w:p w14:paraId="515C6183" w14:textId="77777777" w:rsidR="001942FF" w:rsidRPr="00E67176" w:rsidRDefault="001942FF" w:rsidP="00A55D4F">
      <w:pPr>
        <w:numPr>
          <w:ilvl w:val="1"/>
          <w:numId w:val="48"/>
        </w:numPr>
        <w:ind w:left="567" w:hanging="567"/>
        <w:jc w:val="both"/>
        <w:rPr>
          <w:rFonts w:ascii="Arial Narrow" w:hAnsi="Arial Narrow" w:cs="Arial"/>
          <w:strike/>
          <w:color w:val="FF0000"/>
          <w:sz w:val="22"/>
          <w:szCs w:val="22"/>
        </w:rPr>
      </w:pPr>
      <w:r w:rsidRPr="00E67176">
        <w:rPr>
          <w:rFonts w:ascii="Arial Narrow" w:hAnsi="Arial Narrow" w:cs="Arial"/>
          <w:sz w:val="22"/>
          <w:szCs w:val="22"/>
        </w:rPr>
        <w:t>V primeru prenehanja pogodbe, kot je navedeno v prejšnji točki tega člena, mora izvajalec na prošnjo naročnika, ko je stanje višje sile končano, oceniti stanje opreme in izvršiti potrebno vzdrževanje ali popravilo na naročnikove stroške.</w:t>
      </w:r>
    </w:p>
    <w:p w14:paraId="6015B222" w14:textId="77777777" w:rsidR="001942FF" w:rsidRPr="00E67176" w:rsidRDefault="001942FF" w:rsidP="001942FF">
      <w:pPr>
        <w:jc w:val="both"/>
        <w:rPr>
          <w:rFonts w:ascii="Arial Narrow" w:hAnsi="Arial Narrow" w:cs="Arial"/>
          <w:strike/>
          <w:color w:val="FF0000"/>
          <w:sz w:val="22"/>
          <w:szCs w:val="22"/>
        </w:rPr>
      </w:pPr>
    </w:p>
    <w:p w14:paraId="3B5FB07F" w14:textId="77777777" w:rsidR="001942FF" w:rsidRPr="00E67176" w:rsidRDefault="001942FF" w:rsidP="00A55D4F">
      <w:pPr>
        <w:numPr>
          <w:ilvl w:val="1"/>
          <w:numId w:val="48"/>
        </w:numPr>
        <w:ind w:left="567" w:hanging="567"/>
        <w:jc w:val="both"/>
        <w:rPr>
          <w:rFonts w:ascii="Arial Narrow" w:hAnsi="Arial Narrow" w:cs="Arial"/>
          <w:sz w:val="22"/>
          <w:szCs w:val="22"/>
        </w:rPr>
      </w:pPr>
      <w:r w:rsidRPr="00E67176">
        <w:rPr>
          <w:rFonts w:ascii="Arial Narrow" w:hAnsi="Arial Narrow" w:cs="Arial"/>
          <w:sz w:val="22"/>
          <w:szCs w:val="22"/>
        </w:rPr>
        <w:t>Izraz višja sila pomeni in vključuje vsa dogajanja oz. dogodke, na katere katerakoli od strank ne more vplivati in zaradi katerih stranka ne more izvajati oz. ni mogoče od nje zahtevati izvajanja dolžnosti iz te pogodbe.</w:t>
      </w:r>
    </w:p>
    <w:p w14:paraId="6102D26C" w14:textId="77777777" w:rsidR="001942FF" w:rsidRPr="00E67176" w:rsidRDefault="001942FF" w:rsidP="001942FF">
      <w:pPr>
        <w:jc w:val="both"/>
        <w:rPr>
          <w:rFonts w:ascii="Arial Narrow" w:hAnsi="Arial Narrow" w:cs="Arial"/>
          <w:sz w:val="22"/>
          <w:szCs w:val="22"/>
        </w:rPr>
      </w:pPr>
    </w:p>
    <w:p w14:paraId="444F74B7" w14:textId="77777777" w:rsidR="001942FF" w:rsidRPr="00E67176" w:rsidRDefault="001942FF" w:rsidP="00A55D4F">
      <w:pPr>
        <w:numPr>
          <w:ilvl w:val="0"/>
          <w:numId w:val="57"/>
        </w:numPr>
        <w:jc w:val="both"/>
        <w:rPr>
          <w:rFonts w:ascii="Arial Narrow" w:hAnsi="Arial Narrow" w:cs="Arial"/>
          <w:b/>
          <w:sz w:val="22"/>
          <w:szCs w:val="22"/>
        </w:rPr>
      </w:pPr>
      <w:r w:rsidRPr="00E67176">
        <w:rPr>
          <w:rFonts w:ascii="Arial Narrow" w:hAnsi="Arial Narrow" w:cs="Arial"/>
          <w:b/>
          <w:sz w:val="22"/>
          <w:szCs w:val="22"/>
        </w:rPr>
        <w:t>ZAKONODAJA IN REŠEVANJE SPOROV</w:t>
      </w:r>
    </w:p>
    <w:p w14:paraId="373D7782" w14:textId="77777777" w:rsidR="001942FF" w:rsidRPr="00E67176" w:rsidRDefault="001942FF" w:rsidP="001942FF">
      <w:pPr>
        <w:jc w:val="both"/>
        <w:rPr>
          <w:rFonts w:ascii="Arial Narrow" w:hAnsi="Arial Narrow" w:cs="Arial"/>
          <w:b/>
          <w:sz w:val="22"/>
          <w:szCs w:val="22"/>
        </w:rPr>
      </w:pPr>
    </w:p>
    <w:p w14:paraId="4C1E86B3" w14:textId="77777777" w:rsidR="001942FF" w:rsidRPr="00E67176" w:rsidRDefault="001942FF" w:rsidP="001942FF">
      <w:pPr>
        <w:jc w:val="both"/>
        <w:rPr>
          <w:rFonts w:ascii="Arial Narrow" w:hAnsi="Arial Narrow" w:cs="Arial"/>
          <w:sz w:val="22"/>
          <w:szCs w:val="22"/>
        </w:rPr>
      </w:pPr>
      <w:r w:rsidRPr="00E67176">
        <w:rPr>
          <w:rFonts w:ascii="Arial Narrow" w:hAnsi="Arial Narrow" w:cs="Arial"/>
          <w:sz w:val="22"/>
          <w:szCs w:val="22"/>
        </w:rPr>
        <w:t xml:space="preserve">10.1. Vse spore, ki bi nastali v zvezi s to pogodbo, bo v skladu s slovenskim pravom reševalo stvarno pristojno </w:t>
      </w:r>
    </w:p>
    <w:p w14:paraId="4A225E03" w14:textId="77777777" w:rsidR="001942FF" w:rsidRPr="00E67176" w:rsidRDefault="001942FF" w:rsidP="001942FF">
      <w:pPr>
        <w:jc w:val="both"/>
        <w:rPr>
          <w:rFonts w:ascii="Arial Narrow" w:hAnsi="Arial Narrow" w:cs="Arial"/>
          <w:sz w:val="22"/>
          <w:szCs w:val="22"/>
        </w:rPr>
      </w:pPr>
      <w:r w:rsidRPr="00E67176">
        <w:rPr>
          <w:rFonts w:ascii="Arial Narrow" w:hAnsi="Arial Narrow" w:cs="Arial"/>
          <w:sz w:val="22"/>
          <w:szCs w:val="22"/>
        </w:rPr>
        <w:t xml:space="preserve">         sodišče v Ljubljani, če pogodbeni stranki spora predhodno ne bi rešili sami sporazumno.</w:t>
      </w:r>
    </w:p>
    <w:p w14:paraId="237D82E4" w14:textId="77777777" w:rsidR="001942FF" w:rsidRPr="00E67176" w:rsidRDefault="001942FF" w:rsidP="001942FF">
      <w:pPr>
        <w:ind w:left="993" w:hanging="993"/>
        <w:jc w:val="both"/>
        <w:rPr>
          <w:rFonts w:ascii="Arial Narrow" w:hAnsi="Arial Narrow" w:cs="Arial"/>
          <w:sz w:val="22"/>
          <w:szCs w:val="22"/>
        </w:rPr>
      </w:pPr>
    </w:p>
    <w:p w14:paraId="21132A97" w14:textId="77777777" w:rsidR="001942FF" w:rsidRPr="00E67176" w:rsidRDefault="001942FF" w:rsidP="001942FF">
      <w:pPr>
        <w:rPr>
          <w:rFonts w:ascii="Arial Narrow" w:hAnsi="Arial Narrow"/>
          <w:sz w:val="22"/>
          <w:szCs w:val="22"/>
        </w:rPr>
      </w:pPr>
      <w:r w:rsidRPr="00E67176">
        <w:rPr>
          <w:rFonts w:ascii="Arial Narrow" w:hAnsi="Arial Narrow"/>
          <w:sz w:val="22"/>
          <w:szCs w:val="22"/>
        </w:rPr>
        <w:t xml:space="preserve">10.2. Pri tolmačenju te pogodbe in reševanju sporov se poleg pogodbe, prilog pogodbe in Obligacijskega </w:t>
      </w:r>
    </w:p>
    <w:p w14:paraId="77559A73" w14:textId="77777777" w:rsidR="001942FF" w:rsidRPr="00E67176" w:rsidRDefault="001942FF" w:rsidP="001942FF">
      <w:pPr>
        <w:ind w:left="360"/>
        <w:jc w:val="both"/>
        <w:rPr>
          <w:rFonts w:ascii="Arial Narrow" w:hAnsi="Arial Narrow"/>
          <w:sz w:val="22"/>
          <w:szCs w:val="22"/>
        </w:rPr>
      </w:pPr>
      <w:r w:rsidRPr="00E67176">
        <w:rPr>
          <w:rFonts w:ascii="Arial Narrow" w:hAnsi="Arial Narrow"/>
          <w:sz w:val="22"/>
          <w:szCs w:val="22"/>
        </w:rPr>
        <w:t xml:space="preserve">      zakonika upošteva še:</w:t>
      </w:r>
    </w:p>
    <w:p w14:paraId="2A132571" w14:textId="77777777" w:rsidR="001942FF" w:rsidRPr="00E67176" w:rsidRDefault="001942FF" w:rsidP="00A55D4F">
      <w:pPr>
        <w:numPr>
          <w:ilvl w:val="0"/>
          <w:numId w:val="26"/>
        </w:numPr>
        <w:jc w:val="both"/>
        <w:rPr>
          <w:rFonts w:ascii="Arial Narrow" w:eastAsia="Calibri" w:hAnsi="Arial Narrow"/>
          <w:sz w:val="22"/>
          <w:szCs w:val="22"/>
          <w:lang w:eastAsia="en-US"/>
        </w:rPr>
      </w:pPr>
      <w:r w:rsidRPr="00E67176">
        <w:rPr>
          <w:rFonts w:ascii="Arial Narrow" w:eastAsia="Calibri" w:hAnsi="Arial Narrow"/>
          <w:sz w:val="22"/>
          <w:szCs w:val="22"/>
          <w:lang w:eastAsia="en-US"/>
        </w:rPr>
        <w:t>dokumentacijo v zvezi z oddajo javnega naročila</w:t>
      </w:r>
    </w:p>
    <w:p w14:paraId="3B9016AD" w14:textId="77777777" w:rsidR="001942FF" w:rsidRPr="00E67176" w:rsidRDefault="001942FF" w:rsidP="00A55D4F">
      <w:pPr>
        <w:numPr>
          <w:ilvl w:val="0"/>
          <w:numId w:val="26"/>
        </w:numPr>
        <w:jc w:val="both"/>
        <w:rPr>
          <w:rFonts w:ascii="Arial Narrow" w:eastAsia="Calibri" w:hAnsi="Arial Narrow"/>
          <w:sz w:val="22"/>
          <w:szCs w:val="22"/>
          <w:lang w:eastAsia="en-US"/>
        </w:rPr>
      </w:pPr>
      <w:r w:rsidRPr="00E67176">
        <w:rPr>
          <w:rFonts w:ascii="Arial Narrow" w:eastAsia="Calibri" w:hAnsi="Arial Narrow"/>
          <w:sz w:val="22"/>
          <w:szCs w:val="22"/>
          <w:lang w:eastAsia="en-US"/>
        </w:rPr>
        <w:t>ponudbeno dokumentacijo</w:t>
      </w:r>
    </w:p>
    <w:p w14:paraId="21C2AE49" w14:textId="77777777" w:rsidR="001942FF" w:rsidRPr="00E67176" w:rsidRDefault="001942FF" w:rsidP="00A55D4F">
      <w:pPr>
        <w:numPr>
          <w:ilvl w:val="0"/>
          <w:numId w:val="26"/>
        </w:numPr>
        <w:jc w:val="both"/>
        <w:rPr>
          <w:rFonts w:ascii="Arial Narrow" w:eastAsia="Calibri" w:hAnsi="Arial Narrow"/>
          <w:sz w:val="22"/>
          <w:szCs w:val="22"/>
          <w:lang w:eastAsia="en-US"/>
        </w:rPr>
      </w:pPr>
      <w:r w:rsidRPr="00E67176">
        <w:rPr>
          <w:rFonts w:ascii="Arial Narrow" w:eastAsia="Calibri" w:hAnsi="Arial Narrow"/>
          <w:sz w:val="22"/>
          <w:szCs w:val="22"/>
          <w:lang w:eastAsia="en-US"/>
        </w:rPr>
        <w:t>obvestilo o izbiri najugodnejšega ponudnika</w:t>
      </w:r>
    </w:p>
    <w:p w14:paraId="44A4EC47" w14:textId="77777777" w:rsidR="001942FF" w:rsidRPr="00E67176" w:rsidRDefault="001942FF" w:rsidP="00A55D4F">
      <w:pPr>
        <w:numPr>
          <w:ilvl w:val="0"/>
          <w:numId w:val="26"/>
        </w:numPr>
        <w:jc w:val="both"/>
        <w:rPr>
          <w:rFonts w:ascii="Arial Narrow" w:eastAsia="Calibri" w:hAnsi="Arial Narrow"/>
          <w:sz w:val="22"/>
          <w:szCs w:val="22"/>
          <w:lang w:eastAsia="en-US"/>
        </w:rPr>
      </w:pPr>
      <w:r w:rsidRPr="00E67176">
        <w:rPr>
          <w:rFonts w:ascii="Arial Narrow" w:eastAsia="Calibri" w:hAnsi="Arial Narrow"/>
          <w:sz w:val="22"/>
          <w:szCs w:val="22"/>
          <w:lang w:eastAsia="en-US"/>
        </w:rPr>
        <w:t>specifikacije in na njih nanašajoče prospekte</w:t>
      </w:r>
    </w:p>
    <w:p w14:paraId="06093DC2" w14:textId="77777777" w:rsidR="001942FF" w:rsidRPr="00E67176" w:rsidRDefault="001942FF" w:rsidP="00A55D4F">
      <w:pPr>
        <w:numPr>
          <w:ilvl w:val="0"/>
          <w:numId w:val="26"/>
        </w:numPr>
        <w:jc w:val="both"/>
        <w:rPr>
          <w:rFonts w:ascii="Arial Narrow" w:eastAsia="Calibri" w:hAnsi="Arial Narrow"/>
          <w:sz w:val="22"/>
          <w:szCs w:val="22"/>
          <w:lang w:eastAsia="en-US"/>
        </w:rPr>
      </w:pPr>
      <w:r w:rsidRPr="00E67176">
        <w:rPr>
          <w:rFonts w:ascii="Arial Narrow" w:eastAsia="Calibri" w:hAnsi="Arial Narrow"/>
          <w:sz w:val="22"/>
          <w:szCs w:val="22"/>
          <w:lang w:eastAsia="en-US"/>
        </w:rPr>
        <w:t>drugo dokumentacijo v zvezi s pogodbo.</w:t>
      </w:r>
    </w:p>
    <w:p w14:paraId="2B92E669" w14:textId="77777777" w:rsidR="001942FF" w:rsidRPr="00E67176" w:rsidRDefault="001942FF" w:rsidP="001942FF">
      <w:pPr>
        <w:ind w:left="1080"/>
        <w:jc w:val="both"/>
        <w:rPr>
          <w:rFonts w:ascii="Arial Narrow" w:eastAsia="Calibri" w:hAnsi="Arial Narrow"/>
          <w:sz w:val="22"/>
          <w:szCs w:val="22"/>
          <w:lang w:eastAsia="en-US"/>
        </w:rPr>
      </w:pPr>
    </w:p>
    <w:p w14:paraId="3D9E270E" w14:textId="77777777" w:rsidR="001942FF" w:rsidRPr="00E67176" w:rsidRDefault="001942FF" w:rsidP="001942FF">
      <w:pPr>
        <w:jc w:val="both"/>
        <w:rPr>
          <w:rFonts w:ascii="Arial Narrow" w:eastAsia="Calibri" w:hAnsi="Arial Narrow"/>
          <w:sz w:val="22"/>
          <w:szCs w:val="22"/>
          <w:lang w:eastAsia="en-US"/>
        </w:rPr>
      </w:pPr>
      <w:r w:rsidRPr="00E67176">
        <w:rPr>
          <w:rFonts w:ascii="Arial Narrow" w:eastAsia="Calibri" w:hAnsi="Arial Narrow"/>
          <w:sz w:val="22"/>
          <w:szCs w:val="22"/>
          <w:lang w:eastAsia="en-US"/>
        </w:rPr>
        <w:t xml:space="preserve">10.3. V primeru neskladja med določili iz prejšnjih dokumentov in v primeru neskladja med določili iz prejšnjih </w:t>
      </w:r>
    </w:p>
    <w:p w14:paraId="774D26EA" w14:textId="77777777" w:rsidR="001942FF" w:rsidRPr="00E67176" w:rsidRDefault="001942FF" w:rsidP="001942FF">
      <w:pPr>
        <w:jc w:val="both"/>
        <w:rPr>
          <w:rFonts w:ascii="Arial Narrow" w:eastAsia="Calibri" w:hAnsi="Arial Narrow"/>
          <w:sz w:val="22"/>
          <w:szCs w:val="22"/>
          <w:lang w:eastAsia="en-US"/>
        </w:rPr>
      </w:pPr>
      <w:r w:rsidRPr="00E67176">
        <w:rPr>
          <w:rFonts w:ascii="Arial Narrow" w:eastAsia="Calibri" w:hAnsi="Arial Narrow"/>
          <w:sz w:val="22"/>
          <w:szCs w:val="22"/>
          <w:lang w:eastAsia="en-US"/>
        </w:rPr>
        <w:t xml:space="preserve">         dokumentov z določili te pogodbe, obveljajo najprej določbe te pogodbe, nato pa sledijo določbe </w:t>
      </w:r>
    </w:p>
    <w:p w14:paraId="65DACF40" w14:textId="77777777" w:rsidR="001942FF" w:rsidRPr="00E67176" w:rsidRDefault="001942FF" w:rsidP="001942FF">
      <w:pPr>
        <w:jc w:val="both"/>
        <w:rPr>
          <w:rFonts w:ascii="Arial Narrow" w:hAnsi="Arial Narrow" w:cs="Arial"/>
          <w:sz w:val="22"/>
          <w:szCs w:val="22"/>
        </w:rPr>
      </w:pPr>
      <w:r w:rsidRPr="00E67176">
        <w:rPr>
          <w:rFonts w:ascii="Arial Narrow" w:eastAsia="Calibri" w:hAnsi="Arial Narrow"/>
          <w:sz w:val="22"/>
          <w:szCs w:val="22"/>
          <w:lang w:eastAsia="en-US"/>
        </w:rPr>
        <w:t xml:space="preserve">         dokumentacije v zvezi z oddajo javnega naročila</w:t>
      </w:r>
      <w:r w:rsidRPr="00E67176">
        <w:rPr>
          <w:rFonts w:ascii="Arial Narrow" w:hAnsi="Arial Narrow" w:cs="Arial"/>
          <w:sz w:val="22"/>
          <w:szCs w:val="22"/>
        </w:rPr>
        <w:t>.</w:t>
      </w:r>
    </w:p>
    <w:p w14:paraId="164DA7FD" w14:textId="77777777" w:rsidR="001942FF" w:rsidRPr="00E67176" w:rsidRDefault="001942FF" w:rsidP="001942FF">
      <w:pPr>
        <w:jc w:val="both"/>
        <w:rPr>
          <w:rFonts w:ascii="Arial Narrow" w:hAnsi="Arial Narrow" w:cs="Arial"/>
          <w:sz w:val="22"/>
          <w:szCs w:val="22"/>
        </w:rPr>
      </w:pPr>
    </w:p>
    <w:p w14:paraId="3C32514E" w14:textId="77777777" w:rsidR="001942FF" w:rsidRPr="00E67176" w:rsidRDefault="001942FF" w:rsidP="00A55D4F">
      <w:pPr>
        <w:numPr>
          <w:ilvl w:val="0"/>
          <w:numId w:val="57"/>
        </w:numPr>
        <w:jc w:val="both"/>
        <w:rPr>
          <w:rFonts w:ascii="Arial Narrow" w:hAnsi="Arial Narrow" w:cs="Arial"/>
          <w:b/>
          <w:bCs/>
          <w:sz w:val="22"/>
          <w:szCs w:val="22"/>
        </w:rPr>
      </w:pPr>
      <w:r w:rsidRPr="00E67176">
        <w:rPr>
          <w:rFonts w:ascii="Arial Narrow" w:hAnsi="Arial Narrow" w:cs="Arial"/>
          <w:b/>
          <w:bCs/>
          <w:sz w:val="22"/>
          <w:szCs w:val="22"/>
        </w:rPr>
        <w:t xml:space="preserve">POOBLAŠČENE OSEBE   </w:t>
      </w:r>
    </w:p>
    <w:p w14:paraId="7165E03F" w14:textId="77777777" w:rsidR="001942FF" w:rsidRPr="00E67176" w:rsidRDefault="001942FF" w:rsidP="001942FF">
      <w:pPr>
        <w:jc w:val="both"/>
        <w:rPr>
          <w:rFonts w:ascii="Arial Narrow" w:hAnsi="Arial Narrow" w:cs="Arial"/>
          <w:b/>
          <w:bCs/>
          <w:sz w:val="22"/>
          <w:szCs w:val="22"/>
        </w:rPr>
      </w:pPr>
    </w:p>
    <w:p w14:paraId="6C58B297" w14:textId="77777777" w:rsidR="001942FF" w:rsidRPr="00E67176" w:rsidRDefault="001942FF" w:rsidP="00A55D4F">
      <w:pPr>
        <w:numPr>
          <w:ilvl w:val="1"/>
          <w:numId w:val="57"/>
        </w:numPr>
        <w:ind w:left="360"/>
        <w:jc w:val="both"/>
        <w:rPr>
          <w:rFonts w:ascii="Arial Narrow" w:hAnsi="Arial Narrow" w:cs="Arial"/>
          <w:sz w:val="22"/>
          <w:szCs w:val="22"/>
          <w:u w:val="single"/>
        </w:rPr>
      </w:pPr>
      <w:r w:rsidRPr="00E67176">
        <w:rPr>
          <w:rFonts w:ascii="Arial Narrow" w:hAnsi="Arial Narrow" w:cs="Arial"/>
          <w:sz w:val="22"/>
          <w:szCs w:val="22"/>
          <w:u w:val="single"/>
        </w:rPr>
        <w:t xml:space="preserve">Pooblaščene osebe pri izvajanju pogodbe so: </w:t>
      </w:r>
    </w:p>
    <w:p w14:paraId="21C845AA" w14:textId="77777777" w:rsidR="001942FF" w:rsidRPr="00E67176" w:rsidRDefault="001942FF" w:rsidP="001942FF">
      <w:pPr>
        <w:jc w:val="both"/>
        <w:rPr>
          <w:rFonts w:ascii="Arial Narrow" w:hAnsi="Arial Narrow" w:cs="Arial"/>
          <w:b/>
          <w:sz w:val="22"/>
          <w:szCs w:val="22"/>
        </w:rPr>
      </w:pPr>
    </w:p>
    <w:p w14:paraId="1B255983" w14:textId="77777777" w:rsidR="001942FF" w:rsidRPr="00E67176" w:rsidRDefault="001942FF" w:rsidP="00A55D4F">
      <w:pPr>
        <w:numPr>
          <w:ilvl w:val="0"/>
          <w:numId w:val="52"/>
        </w:numPr>
        <w:tabs>
          <w:tab w:val="clear" w:pos="720"/>
          <w:tab w:val="num" w:pos="993"/>
        </w:tabs>
        <w:spacing w:after="120"/>
        <w:ind w:hanging="153"/>
        <w:jc w:val="both"/>
        <w:rPr>
          <w:rFonts w:ascii="Arial Narrow" w:hAnsi="Arial Narrow" w:cs="Arial"/>
          <w:sz w:val="22"/>
          <w:szCs w:val="22"/>
        </w:rPr>
      </w:pPr>
      <w:r w:rsidRPr="00E67176">
        <w:rPr>
          <w:rFonts w:ascii="Arial Narrow" w:hAnsi="Arial Narrow" w:cs="Arial"/>
          <w:sz w:val="22"/>
          <w:szCs w:val="22"/>
        </w:rPr>
        <w:t xml:space="preserve">za izvajalca:  </w:t>
      </w:r>
      <w:r w:rsidRPr="00E67176">
        <w:rPr>
          <w:rFonts w:ascii="Arial Narrow" w:hAnsi="Arial Narrow" w:cs="Arial"/>
          <w:sz w:val="22"/>
          <w:szCs w:val="22"/>
          <w:u w:val="single"/>
        </w:rPr>
        <w:t xml:space="preserve">                                                                                          .</w:t>
      </w:r>
    </w:p>
    <w:p w14:paraId="02E7A666" w14:textId="77777777" w:rsidR="001942FF" w:rsidRPr="00E67176" w:rsidRDefault="001942FF" w:rsidP="00A55D4F">
      <w:pPr>
        <w:numPr>
          <w:ilvl w:val="0"/>
          <w:numId w:val="52"/>
        </w:numPr>
        <w:tabs>
          <w:tab w:val="clear" w:pos="720"/>
          <w:tab w:val="num" w:pos="993"/>
        </w:tabs>
        <w:spacing w:after="120"/>
        <w:ind w:hanging="153"/>
        <w:jc w:val="both"/>
        <w:rPr>
          <w:rFonts w:ascii="Arial Narrow" w:hAnsi="Arial Narrow" w:cs="Arial"/>
          <w:sz w:val="22"/>
          <w:szCs w:val="22"/>
        </w:rPr>
      </w:pPr>
      <w:r w:rsidRPr="00E67176">
        <w:rPr>
          <w:rFonts w:ascii="Arial Narrow" w:hAnsi="Arial Narrow" w:cs="Arial"/>
          <w:sz w:val="22"/>
          <w:szCs w:val="22"/>
        </w:rPr>
        <w:t>za naročnika strokovni skrbnik (uporabnik) pogodbe: __________________________________</w:t>
      </w:r>
    </w:p>
    <w:p w14:paraId="0BE74630" w14:textId="77777777" w:rsidR="001942FF" w:rsidRPr="00E67176" w:rsidRDefault="001942FF" w:rsidP="00A55D4F">
      <w:pPr>
        <w:numPr>
          <w:ilvl w:val="0"/>
          <w:numId w:val="52"/>
        </w:numPr>
        <w:tabs>
          <w:tab w:val="clear" w:pos="720"/>
          <w:tab w:val="num" w:pos="993"/>
        </w:tabs>
        <w:spacing w:after="120"/>
        <w:ind w:hanging="153"/>
        <w:jc w:val="both"/>
        <w:rPr>
          <w:rFonts w:ascii="Arial Narrow" w:hAnsi="Arial Narrow" w:cs="Arial"/>
          <w:sz w:val="22"/>
          <w:szCs w:val="22"/>
          <w:u w:val="single"/>
        </w:rPr>
      </w:pPr>
      <w:r w:rsidRPr="00E67176">
        <w:rPr>
          <w:rFonts w:ascii="Arial Narrow" w:hAnsi="Arial Narrow" w:cs="Arial"/>
          <w:sz w:val="22"/>
          <w:szCs w:val="22"/>
        </w:rPr>
        <w:t>za naročnika komercialni skrbnik pogodbe:_________________________________</w:t>
      </w:r>
      <w:r w:rsidRPr="00E67176">
        <w:rPr>
          <w:rFonts w:ascii="Arial Narrow" w:hAnsi="Arial Narrow" w:cs="Arial"/>
          <w:sz w:val="22"/>
          <w:szCs w:val="22"/>
          <w:u w:val="single"/>
        </w:rPr>
        <w:t xml:space="preserve"> </w:t>
      </w:r>
    </w:p>
    <w:p w14:paraId="427C5C95" w14:textId="77777777" w:rsidR="001942FF" w:rsidRPr="00E67176" w:rsidRDefault="001942FF" w:rsidP="001942FF">
      <w:pPr>
        <w:spacing w:after="120"/>
        <w:jc w:val="both"/>
        <w:rPr>
          <w:rFonts w:ascii="Arial Narrow" w:hAnsi="Arial Narrow" w:cs="Arial"/>
          <w:sz w:val="22"/>
          <w:szCs w:val="22"/>
        </w:rPr>
      </w:pPr>
      <w:r w:rsidRPr="00E67176">
        <w:rPr>
          <w:rFonts w:ascii="Arial Narrow" w:hAnsi="Arial Narrow" w:cs="Arial"/>
          <w:sz w:val="22"/>
          <w:szCs w:val="22"/>
        </w:rPr>
        <w:t xml:space="preserve">11.2. </w:t>
      </w:r>
      <w:r w:rsidRPr="00E67176">
        <w:rPr>
          <w:rFonts w:ascii="Arial Narrow" w:hAnsi="Arial Narrow" w:cs="Arial"/>
          <w:sz w:val="22"/>
          <w:szCs w:val="22"/>
          <w:u w:val="single"/>
        </w:rPr>
        <w:t>Pooblaščene osebe za vzdrževanje:</w:t>
      </w:r>
    </w:p>
    <w:p w14:paraId="37F892FE" w14:textId="77777777" w:rsidR="001942FF" w:rsidRPr="00E67176" w:rsidRDefault="001942FF" w:rsidP="00A55D4F">
      <w:pPr>
        <w:pStyle w:val="Odstavekseznama"/>
        <w:numPr>
          <w:ilvl w:val="0"/>
          <w:numId w:val="53"/>
        </w:numPr>
        <w:spacing w:line="260" w:lineRule="atLeast"/>
        <w:jc w:val="both"/>
        <w:rPr>
          <w:rFonts w:ascii="Arial Narrow" w:hAnsi="Arial Narrow"/>
          <w:b/>
          <w:bCs/>
          <w:sz w:val="22"/>
          <w:szCs w:val="22"/>
        </w:rPr>
      </w:pPr>
      <w:r w:rsidRPr="00E67176">
        <w:rPr>
          <w:rFonts w:ascii="Arial Narrow" w:hAnsi="Arial Narrow"/>
          <w:b/>
          <w:bCs/>
          <w:sz w:val="22"/>
          <w:szCs w:val="22"/>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1942FF" w:rsidRPr="00E67176" w14:paraId="18BDD3EE" w14:textId="77777777" w:rsidTr="004C7550">
        <w:tc>
          <w:tcPr>
            <w:tcW w:w="3712" w:type="dxa"/>
            <w:tcBorders>
              <w:top w:val="single" w:sz="4" w:space="0" w:color="auto"/>
              <w:left w:val="single" w:sz="4" w:space="0" w:color="auto"/>
              <w:bottom w:val="single" w:sz="4" w:space="0" w:color="auto"/>
              <w:right w:val="single" w:sz="4" w:space="0" w:color="auto"/>
            </w:tcBorders>
            <w:hideMark/>
          </w:tcPr>
          <w:p w14:paraId="562BE0C8" w14:textId="77777777" w:rsidR="001942FF" w:rsidRPr="00E67176" w:rsidRDefault="001942FF" w:rsidP="004C7550">
            <w:pPr>
              <w:rPr>
                <w:rFonts w:ascii="Arial Narrow" w:hAnsi="Arial Narrow"/>
                <w:b/>
                <w:bCs/>
                <w:sz w:val="22"/>
                <w:szCs w:val="22"/>
              </w:rPr>
            </w:pPr>
            <w:r w:rsidRPr="00E67176">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6C5B2F92" w14:textId="77777777" w:rsidR="001942FF" w:rsidRPr="00E67176" w:rsidRDefault="001942FF" w:rsidP="004C7550">
            <w:pPr>
              <w:rPr>
                <w:rFonts w:ascii="Arial Narrow" w:hAnsi="Arial Narrow"/>
                <w:b/>
                <w:bCs/>
                <w:sz w:val="22"/>
                <w:szCs w:val="22"/>
              </w:rPr>
            </w:pPr>
            <w:r w:rsidRPr="00E67176">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013CE8DB" w14:textId="77777777" w:rsidR="001942FF" w:rsidRPr="00E67176" w:rsidRDefault="001942FF" w:rsidP="004C7550">
            <w:pPr>
              <w:rPr>
                <w:rFonts w:ascii="Arial Narrow" w:hAnsi="Arial Narrow"/>
                <w:b/>
                <w:bCs/>
                <w:sz w:val="22"/>
                <w:szCs w:val="22"/>
              </w:rPr>
            </w:pPr>
            <w:r w:rsidRPr="00E67176">
              <w:rPr>
                <w:rFonts w:ascii="Arial Narrow" w:hAnsi="Arial Narrow"/>
                <w:b/>
                <w:bCs/>
                <w:sz w:val="22"/>
                <w:szCs w:val="22"/>
              </w:rPr>
              <w:t>Elektronski naslov</w:t>
            </w:r>
          </w:p>
        </w:tc>
      </w:tr>
      <w:tr w:rsidR="001942FF" w:rsidRPr="00E67176" w14:paraId="2F6EA626" w14:textId="77777777" w:rsidTr="004C7550">
        <w:tc>
          <w:tcPr>
            <w:tcW w:w="3712" w:type="dxa"/>
            <w:tcBorders>
              <w:top w:val="single" w:sz="4" w:space="0" w:color="auto"/>
              <w:left w:val="single" w:sz="4" w:space="0" w:color="auto"/>
              <w:bottom w:val="single" w:sz="4" w:space="0" w:color="auto"/>
              <w:right w:val="single" w:sz="4" w:space="0" w:color="auto"/>
            </w:tcBorders>
          </w:tcPr>
          <w:p w14:paraId="4578180B" w14:textId="77777777" w:rsidR="001942FF" w:rsidRPr="00E67176" w:rsidRDefault="001942FF" w:rsidP="004C7550">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2B3F4762" w14:textId="77777777" w:rsidR="001942FF" w:rsidRPr="00E67176" w:rsidRDefault="001942FF" w:rsidP="004C7550">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5A2539E" w14:textId="77777777" w:rsidR="001942FF" w:rsidRPr="00E67176" w:rsidRDefault="001942FF" w:rsidP="004C7550">
            <w:pPr>
              <w:rPr>
                <w:rFonts w:ascii="Arial Narrow" w:hAnsi="Arial Narrow"/>
                <w:b/>
                <w:bCs/>
                <w:sz w:val="22"/>
                <w:szCs w:val="22"/>
              </w:rPr>
            </w:pPr>
          </w:p>
        </w:tc>
      </w:tr>
      <w:tr w:rsidR="001942FF" w:rsidRPr="00E67176" w14:paraId="34103DA6" w14:textId="77777777" w:rsidTr="004C7550">
        <w:tc>
          <w:tcPr>
            <w:tcW w:w="3712" w:type="dxa"/>
            <w:tcBorders>
              <w:top w:val="single" w:sz="4" w:space="0" w:color="auto"/>
              <w:left w:val="single" w:sz="4" w:space="0" w:color="auto"/>
              <w:bottom w:val="single" w:sz="4" w:space="0" w:color="auto"/>
              <w:right w:val="single" w:sz="4" w:space="0" w:color="auto"/>
            </w:tcBorders>
          </w:tcPr>
          <w:p w14:paraId="42E8B9CD" w14:textId="77777777" w:rsidR="001942FF" w:rsidRPr="00E67176" w:rsidRDefault="001942FF" w:rsidP="004C7550">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752CB793" w14:textId="77777777" w:rsidR="001942FF" w:rsidRPr="00E67176" w:rsidRDefault="001942FF" w:rsidP="004C7550">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4F8B74E4" w14:textId="77777777" w:rsidR="001942FF" w:rsidRPr="00E67176" w:rsidRDefault="001942FF" w:rsidP="004C7550">
            <w:pPr>
              <w:rPr>
                <w:rFonts w:ascii="Arial Narrow" w:hAnsi="Arial Narrow"/>
                <w:b/>
                <w:bCs/>
                <w:sz w:val="22"/>
                <w:szCs w:val="22"/>
              </w:rPr>
            </w:pPr>
          </w:p>
        </w:tc>
      </w:tr>
    </w:tbl>
    <w:p w14:paraId="6E19D594" w14:textId="77777777" w:rsidR="001942FF" w:rsidRPr="00E67176" w:rsidRDefault="001942FF" w:rsidP="001942FF">
      <w:pPr>
        <w:pStyle w:val="Odstavekseznama"/>
        <w:rPr>
          <w:rFonts w:ascii="Arial Narrow" w:hAnsi="Arial Narrow"/>
          <w:b/>
          <w:bCs/>
          <w:sz w:val="22"/>
          <w:szCs w:val="22"/>
        </w:rPr>
      </w:pPr>
    </w:p>
    <w:p w14:paraId="70238B85" w14:textId="77777777" w:rsidR="001942FF" w:rsidRPr="00E67176" w:rsidRDefault="001942FF" w:rsidP="00A55D4F">
      <w:pPr>
        <w:pStyle w:val="Odstavekseznama"/>
        <w:numPr>
          <w:ilvl w:val="0"/>
          <w:numId w:val="53"/>
        </w:numPr>
        <w:spacing w:line="260" w:lineRule="atLeast"/>
        <w:jc w:val="both"/>
        <w:rPr>
          <w:rFonts w:ascii="Arial Narrow" w:hAnsi="Arial Narrow"/>
          <w:b/>
          <w:bCs/>
          <w:sz w:val="22"/>
          <w:szCs w:val="22"/>
        </w:rPr>
      </w:pPr>
      <w:r w:rsidRPr="00E67176">
        <w:rPr>
          <w:rFonts w:ascii="Arial Narrow" w:hAnsi="Arial Narrow"/>
          <w:b/>
          <w:bCs/>
          <w:sz w:val="22"/>
          <w:szCs w:val="22"/>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1942FF" w:rsidRPr="00E67176" w14:paraId="578DD649" w14:textId="77777777" w:rsidTr="004C7550">
        <w:tc>
          <w:tcPr>
            <w:tcW w:w="3712" w:type="dxa"/>
            <w:tcBorders>
              <w:top w:val="single" w:sz="4" w:space="0" w:color="auto"/>
              <w:left w:val="single" w:sz="4" w:space="0" w:color="auto"/>
              <w:bottom w:val="single" w:sz="4" w:space="0" w:color="auto"/>
              <w:right w:val="single" w:sz="4" w:space="0" w:color="auto"/>
            </w:tcBorders>
            <w:hideMark/>
          </w:tcPr>
          <w:p w14:paraId="1EAC57CB" w14:textId="77777777" w:rsidR="001942FF" w:rsidRPr="00E67176" w:rsidRDefault="001942FF" w:rsidP="004C7550">
            <w:pPr>
              <w:rPr>
                <w:rFonts w:ascii="Arial Narrow" w:hAnsi="Arial Narrow"/>
                <w:b/>
                <w:bCs/>
                <w:sz w:val="22"/>
                <w:szCs w:val="22"/>
              </w:rPr>
            </w:pPr>
            <w:r w:rsidRPr="00E67176">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54B0BE91" w14:textId="77777777" w:rsidR="001942FF" w:rsidRPr="00E67176" w:rsidRDefault="001942FF" w:rsidP="004C7550">
            <w:pPr>
              <w:rPr>
                <w:rFonts w:ascii="Arial Narrow" w:hAnsi="Arial Narrow"/>
                <w:b/>
                <w:bCs/>
                <w:sz w:val="22"/>
                <w:szCs w:val="22"/>
              </w:rPr>
            </w:pPr>
            <w:r w:rsidRPr="00E67176">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1B8BA6E1" w14:textId="77777777" w:rsidR="001942FF" w:rsidRPr="00E67176" w:rsidRDefault="001942FF" w:rsidP="004C7550">
            <w:pPr>
              <w:rPr>
                <w:rFonts w:ascii="Arial Narrow" w:hAnsi="Arial Narrow"/>
                <w:b/>
                <w:bCs/>
                <w:sz w:val="22"/>
                <w:szCs w:val="22"/>
              </w:rPr>
            </w:pPr>
            <w:r w:rsidRPr="00E67176">
              <w:rPr>
                <w:rFonts w:ascii="Arial Narrow" w:hAnsi="Arial Narrow"/>
                <w:b/>
                <w:bCs/>
                <w:sz w:val="22"/>
                <w:szCs w:val="22"/>
              </w:rPr>
              <w:t>Elektronski naslov</w:t>
            </w:r>
          </w:p>
        </w:tc>
      </w:tr>
      <w:tr w:rsidR="001942FF" w:rsidRPr="00E67176" w14:paraId="16B6F0A5" w14:textId="77777777" w:rsidTr="004C7550">
        <w:tc>
          <w:tcPr>
            <w:tcW w:w="3712" w:type="dxa"/>
            <w:tcBorders>
              <w:top w:val="single" w:sz="4" w:space="0" w:color="auto"/>
              <w:left w:val="single" w:sz="4" w:space="0" w:color="auto"/>
              <w:bottom w:val="single" w:sz="4" w:space="0" w:color="auto"/>
              <w:right w:val="single" w:sz="4" w:space="0" w:color="auto"/>
            </w:tcBorders>
          </w:tcPr>
          <w:p w14:paraId="77629279" w14:textId="77777777" w:rsidR="001942FF" w:rsidRPr="00E67176" w:rsidRDefault="001942FF" w:rsidP="004C7550">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1B9A11A3" w14:textId="77777777" w:rsidR="001942FF" w:rsidRPr="00E67176" w:rsidRDefault="001942FF" w:rsidP="004C7550">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00A3606D" w14:textId="77777777" w:rsidR="001942FF" w:rsidRPr="00E67176" w:rsidRDefault="001942FF" w:rsidP="004C7550">
            <w:pPr>
              <w:rPr>
                <w:rFonts w:ascii="Arial Narrow" w:hAnsi="Arial Narrow"/>
                <w:b/>
                <w:bCs/>
                <w:sz w:val="22"/>
                <w:szCs w:val="22"/>
              </w:rPr>
            </w:pPr>
          </w:p>
        </w:tc>
      </w:tr>
      <w:tr w:rsidR="001942FF" w:rsidRPr="00E67176" w14:paraId="73FCC9BC" w14:textId="77777777" w:rsidTr="004C7550">
        <w:tc>
          <w:tcPr>
            <w:tcW w:w="3712" w:type="dxa"/>
            <w:tcBorders>
              <w:top w:val="single" w:sz="4" w:space="0" w:color="auto"/>
              <w:left w:val="single" w:sz="4" w:space="0" w:color="auto"/>
              <w:bottom w:val="single" w:sz="4" w:space="0" w:color="auto"/>
              <w:right w:val="single" w:sz="4" w:space="0" w:color="auto"/>
            </w:tcBorders>
          </w:tcPr>
          <w:p w14:paraId="033AA284" w14:textId="77777777" w:rsidR="001942FF" w:rsidRPr="00E67176" w:rsidRDefault="001942FF" w:rsidP="004C7550">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7B79663F" w14:textId="77777777" w:rsidR="001942FF" w:rsidRPr="00E67176" w:rsidRDefault="001942FF" w:rsidP="004C7550">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B548199" w14:textId="77777777" w:rsidR="001942FF" w:rsidRPr="00E67176" w:rsidRDefault="001942FF" w:rsidP="004C7550">
            <w:pPr>
              <w:rPr>
                <w:rFonts w:ascii="Arial Narrow" w:hAnsi="Arial Narrow"/>
                <w:b/>
                <w:bCs/>
                <w:sz w:val="22"/>
                <w:szCs w:val="22"/>
              </w:rPr>
            </w:pPr>
          </w:p>
        </w:tc>
      </w:tr>
    </w:tbl>
    <w:p w14:paraId="43D41494" w14:textId="77777777" w:rsidR="001942FF" w:rsidRPr="00E67176" w:rsidRDefault="001942FF" w:rsidP="001942FF">
      <w:pPr>
        <w:spacing w:after="120"/>
        <w:ind w:left="720"/>
        <w:jc w:val="both"/>
        <w:rPr>
          <w:rFonts w:ascii="Arial Narrow" w:hAnsi="Arial Narrow" w:cs="Arial"/>
          <w:sz w:val="22"/>
          <w:szCs w:val="22"/>
        </w:rPr>
      </w:pPr>
    </w:p>
    <w:p w14:paraId="3A263F2B" w14:textId="77777777" w:rsidR="001942FF" w:rsidRPr="00E67176" w:rsidRDefault="001942FF" w:rsidP="00A55D4F">
      <w:pPr>
        <w:numPr>
          <w:ilvl w:val="0"/>
          <w:numId w:val="57"/>
        </w:numPr>
        <w:jc w:val="both"/>
        <w:rPr>
          <w:rFonts w:ascii="Arial Narrow" w:hAnsi="Arial Narrow" w:cs="Arial"/>
          <w:b/>
          <w:sz w:val="22"/>
          <w:szCs w:val="22"/>
        </w:rPr>
      </w:pPr>
      <w:r w:rsidRPr="00E67176">
        <w:rPr>
          <w:rFonts w:ascii="Arial Narrow" w:hAnsi="Arial Narrow" w:cs="Arial"/>
          <w:b/>
          <w:sz w:val="22"/>
          <w:szCs w:val="22"/>
        </w:rPr>
        <w:t>VELJAVNOST POGODBE</w:t>
      </w:r>
    </w:p>
    <w:p w14:paraId="68522072" w14:textId="77777777" w:rsidR="001942FF" w:rsidRPr="00E67176" w:rsidRDefault="001942FF" w:rsidP="001942FF">
      <w:pPr>
        <w:jc w:val="both"/>
        <w:rPr>
          <w:rFonts w:ascii="Arial Narrow" w:hAnsi="Arial Narrow" w:cs="Arial"/>
          <w:b/>
          <w:sz w:val="22"/>
          <w:szCs w:val="22"/>
        </w:rPr>
      </w:pPr>
    </w:p>
    <w:p w14:paraId="31B3AEB9" w14:textId="77777777" w:rsidR="001942FF" w:rsidRPr="00E67176" w:rsidRDefault="001942FF" w:rsidP="001942FF">
      <w:pPr>
        <w:spacing w:line="276" w:lineRule="auto"/>
        <w:rPr>
          <w:rFonts w:ascii="Arial Narrow" w:hAnsi="Arial Narrow"/>
          <w:sz w:val="22"/>
          <w:szCs w:val="22"/>
        </w:rPr>
      </w:pPr>
      <w:r w:rsidRPr="00E67176">
        <w:rPr>
          <w:rFonts w:ascii="Arial Narrow" w:hAnsi="Arial Narrow"/>
          <w:sz w:val="22"/>
          <w:szCs w:val="22"/>
        </w:rPr>
        <w:t xml:space="preserve">12.1. Pogodba stopi v veljavo z dnem podpisa obeh pogodbenih strank, pod </w:t>
      </w:r>
      <w:proofErr w:type="spellStart"/>
      <w:r w:rsidRPr="00E67176">
        <w:rPr>
          <w:rFonts w:ascii="Arial Narrow" w:hAnsi="Arial Narrow"/>
          <w:sz w:val="22"/>
          <w:szCs w:val="22"/>
        </w:rPr>
        <w:t>odložnim</w:t>
      </w:r>
      <w:proofErr w:type="spellEnd"/>
      <w:r w:rsidRPr="00E67176">
        <w:rPr>
          <w:rFonts w:ascii="Arial Narrow" w:hAnsi="Arial Narrow"/>
          <w:sz w:val="22"/>
          <w:szCs w:val="22"/>
        </w:rPr>
        <w:t xml:space="preserve"> pogojem, da</w:t>
      </w:r>
    </w:p>
    <w:p w14:paraId="5542CBF8" w14:textId="77777777" w:rsidR="001942FF" w:rsidRPr="00E67176" w:rsidRDefault="001942FF" w:rsidP="001942FF">
      <w:pPr>
        <w:spacing w:line="276" w:lineRule="auto"/>
        <w:ind w:left="705" w:hanging="705"/>
        <w:jc w:val="both"/>
        <w:rPr>
          <w:rFonts w:ascii="Arial Narrow" w:hAnsi="Arial Narrow"/>
          <w:sz w:val="22"/>
          <w:szCs w:val="22"/>
        </w:rPr>
      </w:pPr>
      <w:r w:rsidRPr="00E67176">
        <w:rPr>
          <w:rFonts w:ascii="Arial Narrow" w:hAnsi="Arial Narrow"/>
          <w:sz w:val="22"/>
          <w:szCs w:val="22"/>
        </w:rPr>
        <w:t xml:space="preserve">             izvajalec predloži finančno zavarovanje za dobro izvedbo pogodbenih obveznosti v skladu s</w:t>
      </w:r>
    </w:p>
    <w:p w14:paraId="7E97BDFC" w14:textId="77777777" w:rsidR="001942FF" w:rsidRPr="00E67176" w:rsidRDefault="001942FF" w:rsidP="001942FF">
      <w:pPr>
        <w:spacing w:line="276" w:lineRule="auto"/>
        <w:ind w:left="705" w:hanging="705"/>
        <w:jc w:val="both"/>
        <w:rPr>
          <w:rFonts w:ascii="Arial Narrow" w:hAnsi="Arial Narrow"/>
          <w:sz w:val="22"/>
          <w:szCs w:val="22"/>
        </w:rPr>
      </w:pPr>
      <w:r w:rsidRPr="00E67176">
        <w:rPr>
          <w:rFonts w:ascii="Arial Narrow" w:hAnsi="Arial Narrow"/>
          <w:sz w:val="22"/>
          <w:szCs w:val="22"/>
        </w:rPr>
        <w:t xml:space="preserve">            8. členom te pogodbe. Za dan podpisa obeh pogodbenih strank se šteje datum podpisa zadnje</w:t>
      </w:r>
    </w:p>
    <w:p w14:paraId="1E606509" w14:textId="5E962EB5" w:rsidR="001942FF" w:rsidRPr="00E67176" w:rsidRDefault="001942FF" w:rsidP="001942FF">
      <w:pPr>
        <w:spacing w:line="276" w:lineRule="auto"/>
        <w:ind w:left="705" w:hanging="705"/>
        <w:jc w:val="both"/>
        <w:rPr>
          <w:rFonts w:ascii="Arial Narrow" w:hAnsi="Arial Narrow"/>
          <w:sz w:val="22"/>
          <w:szCs w:val="22"/>
        </w:rPr>
      </w:pPr>
      <w:r w:rsidRPr="00E67176">
        <w:rPr>
          <w:rFonts w:ascii="Arial Narrow" w:hAnsi="Arial Narrow"/>
          <w:sz w:val="22"/>
          <w:szCs w:val="22"/>
        </w:rPr>
        <w:t xml:space="preserve">            od pogodbenih strank. </w:t>
      </w:r>
    </w:p>
    <w:p w14:paraId="428AB0A4" w14:textId="77777777" w:rsidR="00AD7BA9" w:rsidRPr="00E67176" w:rsidRDefault="00AD7BA9" w:rsidP="001942FF">
      <w:pPr>
        <w:spacing w:line="276" w:lineRule="auto"/>
        <w:ind w:left="705" w:hanging="705"/>
        <w:jc w:val="both"/>
        <w:rPr>
          <w:rFonts w:ascii="Arial Narrow" w:hAnsi="Arial Narrow"/>
          <w:sz w:val="22"/>
          <w:szCs w:val="22"/>
        </w:rPr>
      </w:pPr>
    </w:p>
    <w:p w14:paraId="253E6BCF" w14:textId="77777777" w:rsidR="00584894" w:rsidRPr="00E67176" w:rsidRDefault="001942FF" w:rsidP="00A55D4F">
      <w:pPr>
        <w:pStyle w:val="Odstavekseznama"/>
        <w:numPr>
          <w:ilvl w:val="1"/>
          <w:numId w:val="63"/>
        </w:numPr>
        <w:jc w:val="both"/>
        <w:rPr>
          <w:rFonts w:ascii="Arial Narrow" w:hAnsi="Arial Narrow" w:cs="Arial"/>
          <w:iCs/>
          <w:sz w:val="22"/>
          <w:szCs w:val="22"/>
        </w:rPr>
      </w:pPr>
      <w:r w:rsidRPr="00E67176">
        <w:rPr>
          <w:rFonts w:ascii="Arial Narrow" w:hAnsi="Arial Narrow" w:cs="Arial"/>
          <w:sz w:val="22"/>
          <w:szCs w:val="22"/>
        </w:rPr>
        <w:t>Če v zvezi s to pogodbo kdo v imenu ali na račun druge pogodbene stranke predstavnikom naročnika</w:t>
      </w:r>
    </w:p>
    <w:p w14:paraId="7310C0BD" w14:textId="2BBDF89E" w:rsidR="001942FF" w:rsidRPr="00E67176" w:rsidRDefault="00584894" w:rsidP="00584894">
      <w:pPr>
        <w:pStyle w:val="Odstavekseznama"/>
        <w:ind w:left="547"/>
        <w:jc w:val="both"/>
        <w:rPr>
          <w:rFonts w:ascii="Arial Narrow" w:hAnsi="Arial Narrow" w:cs="Arial"/>
          <w:iCs/>
          <w:sz w:val="22"/>
          <w:szCs w:val="22"/>
        </w:rPr>
      </w:pPr>
      <w:r w:rsidRPr="00E67176">
        <w:rPr>
          <w:rFonts w:ascii="Arial Narrow" w:hAnsi="Arial Narrow" w:cs="Arial"/>
          <w:sz w:val="22"/>
          <w:szCs w:val="22"/>
        </w:rPr>
        <w:t xml:space="preserve">   </w:t>
      </w:r>
      <w:r w:rsidR="001942FF" w:rsidRPr="00E67176">
        <w:rPr>
          <w:rFonts w:ascii="Arial Narrow" w:hAnsi="Arial Narrow" w:cs="Arial"/>
          <w:sz w:val="22"/>
          <w:szCs w:val="22"/>
        </w:rPr>
        <w:t>obljubi, ponudi ali da kakšno nedovoljeno korist za:</w:t>
      </w:r>
    </w:p>
    <w:p w14:paraId="64BF14E2" w14:textId="77777777" w:rsidR="001942FF" w:rsidRPr="00E67176" w:rsidRDefault="001942FF" w:rsidP="00A55D4F">
      <w:pPr>
        <w:numPr>
          <w:ilvl w:val="0"/>
          <w:numId w:val="24"/>
        </w:numPr>
        <w:jc w:val="both"/>
        <w:rPr>
          <w:rFonts w:ascii="Arial Narrow" w:hAnsi="Arial Narrow" w:cs="Arial"/>
          <w:sz w:val="22"/>
          <w:szCs w:val="22"/>
        </w:rPr>
      </w:pPr>
      <w:r w:rsidRPr="00E67176">
        <w:rPr>
          <w:rFonts w:ascii="Arial Narrow" w:hAnsi="Arial Narrow" w:cs="Arial"/>
          <w:sz w:val="22"/>
          <w:szCs w:val="22"/>
        </w:rPr>
        <w:t xml:space="preserve">pridobitev posla ali </w:t>
      </w:r>
    </w:p>
    <w:p w14:paraId="1191169E" w14:textId="77777777" w:rsidR="001942FF" w:rsidRPr="00E67176" w:rsidRDefault="001942FF" w:rsidP="00A55D4F">
      <w:pPr>
        <w:numPr>
          <w:ilvl w:val="0"/>
          <w:numId w:val="24"/>
        </w:numPr>
        <w:jc w:val="both"/>
        <w:rPr>
          <w:rFonts w:ascii="Arial Narrow" w:hAnsi="Arial Narrow" w:cs="Arial"/>
          <w:sz w:val="22"/>
          <w:szCs w:val="22"/>
        </w:rPr>
      </w:pPr>
      <w:r w:rsidRPr="00E67176">
        <w:rPr>
          <w:rFonts w:ascii="Arial Narrow" w:hAnsi="Arial Narrow" w:cs="Arial"/>
          <w:sz w:val="22"/>
          <w:szCs w:val="22"/>
        </w:rPr>
        <w:t>za sklenitev posla pod ugodnejšimi pogoji ali</w:t>
      </w:r>
    </w:p>
    <w:p w14:paraId="061D7030" w14:textId="77777777" w:rsidR="001942FF" w:rsidRPr="00E67176" w:rsidRDefault="001942FF" w:rsidP="00A55D4F">
      <w:pPr>
        <w:numPr>
          <w:ilvl w:val="0"/>
          <w:numId w:val="24"/>
        </w:numPr>
        <w:jc w:val="both"/>
        <w:rPr>
          <w:rFonts w:ascii="Arial Narrow" w:hAnsi="Arial Narrow" w:cs="Arial"/>
          <w:sz w:val="22"/>
          <w:szCs w:val="22"/>
        </w:rPr>
      </w:pPr>
      <w:r w:rsidRPr="00E67176">
        <w:rPr>
          <w:rFonts w:ascii="Arial Narrow" w:hAnsi="Arial Narrow" w:cs="Arial"/>
          <w:sz w:val="22"/>
          <w:szCs w:val="22"/>
        </w:rPr>
        <w:t xml:space="preserve">za opustitev dolžnega nadzora nad izvajanjem pogodbenih obveznosti ali </w:t>
      </w:r>
    </w:p>
    <w:p w14:paraId="32658B2C" w14:textId="77777777" w:rsidR="001942FF" w:rsidRPr="00E67176" w:rsidRDefault="001942FF" w:rsidP="00A55D4F">
      <w:pPr>
        <w:numPr>
          <w:ilvl w:val="0"/>
          <w:numId w:val="24"/>
        </w:numPr>
        <w:jc w:val="both"/>
        <w:rPr>
          <w:rFonts w:ascii="Arial Narrow" w:hAnsi="Arial Narrow" w:cs="Arial"/>
          <w:sz w:val="22"/>
          <w:szCs w:val="22"/>
        </w:rPr>
      </w:pPr>
      <w:r w:rsidRPr="00E67176">
        <w:rPr>
          <w:rFonts w:ascii="Arial Narrow" w:hAnsi="Arial Narrow" w:cs="Arial"/>
          <w:sz w:val="22"/>
          <w:szCs w:val="22"/>
        </w:rPr>
        <w:t xml:space="preserve">za drugo ravnanje ali opustitev, s katerim je naročniku povzročena škoda ali </w:t>
      </w:r>
    </w:p>
    <w:p w14:paraId="7C98F77D" w14:textId="77777777" w:rsidR="001942FF" w:rsidRPr="00E67176" w:rsidRDefault="001942FF" w:rsidP="00A55D4F">
      <w:pPr>
        <w:numPr>
          <w:ilvl w:val="0"/>
          <w:numId w:val="24"/>
        </w:numPr>
        <w:jc w:val="both"/>
        <w:rPr>
          <w:rFonts w:ascii="Arial Narrow" w:hAnsi="Arial Narrow" w:cs="Arial"/>
          <w:sz w:val="22"/>
          <w:szCs w:val="22"/>
        </w:rPr>
      </w:pPr>
      <w:r w:rsidRPr="00E67176">
        <w:rPr>
          <w:rFonts w:ascii="Arial Narrow" w:hAnsi="Arial Narrow" w:cs="Arial"/>
          <w:sz w:val="22"/>
          <w:szCs w:val="22"/>
        </w:rPr>
        <w:t>je omogočena pridobitev nedovoljene koristi predstavnikom naročnika ali posrednikom naročnika, drugi pogodbeni stranki ali njenemu predstavniku, zastopniku, posredniku,</w:t>
      </w:r>
    </w:p>
    <w:p w14:paraId="135B74D1" w14:textId="0AFE85BC" w:rsidR="001942FF" w:rsidRDefault="001942FF" w:rsidP="001942FF">
      <w:pPr>
        <w:ind w:left="709"/>
        <w:jc w:val="both"/>
        <w:rPr>
          <w:rFonts w:ascii="Arial Narrow" w:hAnsi="Arial Narrow" w:cs="Arial"/>
          <w:b/>
          <w:sz w:val="22"/>
          <w:szCs w:val="22"/>
        </w:rPr>
      </w:pPr>
      <w:r w:rsidRPr="00E67176">
        <w:rPr>
          <w:rFonts w:ascii="Arial Narrow" w:hAnsi="Arial Narrow" w:cs="Arial"/>
          <w:b/>
          <w:sz w:val="22"/>
          <w:szCs w:val="22"/>
        </w:rPr>
        <w:t>je ta pogodba nična.</w:t>
      </w:r>
    </w:p>
    <w:p w14:paraId="615D2681" w14:textId="77777777" w:rsidR="002D4D2A" w:rsidRPr="00E67176" w:rsidRDefault="002D4D2A" w:rsidP="001942FF">
      <w:pPr>
        <w:ind w:left="709"/>
        <w:jc w:val="both"/>
        <w:rPr>
          <w:rFonts w:ascii="Arial Narrow" w:hAnsi="Arial Narrow" w:cs="Arial"/>
          <w:b/>
          <w:sz w:val="22"/>
          <w:szCs w:val="22"/>
        </w:rPr>
      </w:pPr>
    </w:p>
    <w:p w14:paraId="48C289A3" w14:textId="77777777" w:rsidR="001942FF" w:rsidRPr="00E67176" w:rsidRDefault="001942FF" w:rsidP="001942FF">
      <w:pPr>
        <w:jc w:val="both"/>
        <w:rPr>
          <w:rFonts w:ascii="Arial Narrow" w:hAnsi="Arial Narrow"/>
          <w:b/>
          <w:sz w:val="22"/>
          <w:szCs w:val="22"/>
        </w:rPr>
      </w:pPr>
      <w:r w:rsidRPr="00E67176">
        <w:rPr>
          <w:rFonts w:ascii="Arial Narrow" w:hAnsi="Arial Narrow"/>
          <w:sz w:val="22"/>
          <w:szCs w:val="22"/>
        </w:rPr>
        <w:t>12.3.</w:t>
      </w:r>
      <w:r w:rsidRPr="00E67176">
        <w:rPr>
          <w:rFonts w:ascii="Arial Narrow" w:hAnsi="Arial Narrow"/>
          <w:b/>
          <w:sz w:val="22"/>
          <w:szCs w:val="22"/>
        </w:rPr>
        <w:t xml:space="preserve"> </w:t>
      </w:r>
      <w:r w:rsidRPr="00E67176">
        <w:rPr>
          <w:rFonts w:ascii="Arial Narrow" w:hAnsi="Arial Narrow"/>
          <w:sz w:val="22"/>
          <w:szCs w:val="22"/>
        </w:rPr>
        <w:t>Socialna klavzula:</w:t>
      </w:r>
    </w:p>
    <w:p w14:paraId="6A2719B0" w14:textId="77777777" w:rsidR="001942FF" w:rsidRPr="00E67176" w:rsidRDefault="001942FF" w:rsidP="001942FF">
      <w:pPr>
        <w:tabs>
          <w:tab w:val="left" w:pos="993"/>
          <w:tab w:val="left" w:pos="1560"/>
        </w:tabs>
        <w:ind w:left="567"/>
        <w:jc w:val="both"/>
        <w:rPr>
          <w:rFonts w:ascii="Arial Narrow" w:hAnsi="Arial Narrow"/>
          <w:sz w:val="22"/>
          <w:szCs w:val="22"/>
        </w:rPr>
      </w:pPr>
      <w:r w:rsidRPr="00E67176">
        <w:rPr>
          <w:rFonts w:ascii="Arial Narrow" w:hAnsi="Arial Narrow"/>
          <w:sz w:val="22"/>
          <w:szCs w:val="22"/>
        </w:rPr>
        <w:t>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14:paraId="79116F38" w14:textId="77777777" w:rsidR="001942FF" w:rsidRPr="00E67176" w:rsidRDefault="001942FF" w:rsidP="001942FF">
      <w:pPr>
        <w:tabs>
          <w:tab w:val="left" w:pos="993"/>
          <w:tab w:val="left" w:pos="1560"/>
        </w:tabs>
        <w:ind w:left="567"/>
        <w:jc w:val="both"/>
        <w:rPr>
          <w:rFonts w:ascii="Arial Narrow" w:hAnsi="Arial Narrow"/>
          <w:sz w:val="22"/>
          <w:szCs w:val="22"/>
        </w:rPr>
      </w:pPr>
      <w:r w:rsidRPr="00E67176">
        <w:rPr>
          <w:rFonts w:ascii="Arial Narrow" w:hAnsi="Arial Narrow"/>
          <w:sz w:val="22"/>
          <w:szCs w:val="22"/>
        </w:rPr>
        <w:t xml:space="preserve">- plačilom za delo, </w:t>
      </w:r>
    </w:p>
    <w:p w14:paraId="2CE4A1F8" w14:textId="77777777" w:rsidR="001942FF" w:rsidRPr="00E67176" w:rsidRDefault="001942FF" w:rsidP="001942FF">
      <w:pPr>
        <w:tabs>
          <w:tab w:val="left" w:pos="993"/>
          <w:tab w:val="left" w:pos="1560"/>
        </w:tabs>
        <w:ind w:left="567"/>
        <w:jc w:val="both"/>
        <w:rPr>
          <w:rFonts w:ascii="Arial Narrow" w:hAnsi="Arial Narrow"/>
          <w:sz w:val="22"/>
          <w:szCs w:val="22"/>
        </w:rPr>
      </w:pPr>
      <w:r w:rsidRPr="00E67176">
        <w:rPr>
          <w:rFonts w:ascii="Arial Narrow" w:hAnsi="Arial Narrow"/>
          <w:sz w:val="22"/>
          <w:szCs w:val="22"/>
        </w:rPr>
        <w:t xml:space="preserve">- delovnim časom, </w:t>
      </w:r>
    </w:p>
    <w:p w14:paraId="5A266CDA" w14:textId="77777777" w:rsidR="001942FF" w:rsidRPr="00E67176" w:rsidRDefault="001942FF" w:rsidP="001942FF">
      <w:pPr>
        <w:tabs>
          <w:tab w:val="left" w:pos="993"/>
          <w:tab w:val="left" w:pos="1560"/>
        </w:tabs>
        <w:ind w:left="567"/>
        <w:jc w:val="both"/>
        <w:rPr>
          <w:rFonts w:ascii="Arial Narrow" w:hAnsi="Arial Narrow"/>
          <w:sz w:val="22"/>
          <w:szCs w:val="22"/>
        </w:rPr>
      </w:pPr>
      <w:r w:rsidRPr="00E67176">
        <w:rPr>
          <w:rFonts w:ascii="Arial Narrow" w:hAnsi="Arial Narrow"/>
          <w:sz w:val="22"/>
          <w:szCs w:val="22"/>
        </w:rPr>
        <w:t xml:space="preserve">- počitki, </w:t>
      </w:r>
    </w:p>
    <w:p w14:paraId="0F2AC529" w14:textId="77777777" w:rsidR="001942FF" w:rsidRPr="00E67176" w:rsidRDefault="001942FF" w:rsidP="001942FF">
      <w:pPr>
        <w:tabs>
          <w:tab w:val="left" w:pos="993"/>
          <w:tab w:val="left" w:pos="1560"/>
        </w:tabs>
        <w:ind w:left="567"/>
        <w:jc w:val="both"/>
        <w:rPr>
          <w:rFonts w:ascii="Arial Narrow" w:hAnsi="Arial Narrow"/>
          <w:sz w:val="22"/>
          <w:szCs w:val="22"/>
        </w:rPr>
      </w:pPr>
      <w:r w:rsidRPr="00E67176">
        <w:rPr>
          <w:rFonts w:ascii="Arial Narrow" w:hAnsi="Arial Narrow"/>
          <w:sz w:val="22"/>
          <w:szCs w:val="22"/>
        </w:rPr>
        <w:t xml:space="preserve">- opravljanjem dela na podlagi pogodb civilnega prava kljub obstoju elementov delovnega razmerja ali - v zvezi z zaposlovanjem na črno </w:t>
      </w:r>
    </w:p>
    <w:p w14:paraId="76DA60D3" w14:textId="77777777" w:rsidR="001942FF" w:rsidRPr="00E67176" w:rsidRDefault="001942FF" w:rsidP="001942FF">
      <w:pPr>
        <w:tabs>
          <w:tab w:val="left" w:pos="993"/>
          <w:tab w:val="left" w:pos="1560"/>
        </w:tabs>
        <w:ind w:left="567"/>
        <w:jc w:val="both"/>
        <w:rPr>
          <w:rFonts w:ascii="Arial Narrow" w:hAnsi="Arial Narrow"/>
          <w:sz w:val="22"/>
          <w:szCs w:val="22"/>
        </w:rPr>
      </w:pPr>
      <w:r w:rsidRPr="00E67176">
        <w:rPr>
          <w:rFonts w:ascii="Arial Narrow" w:hAnsi="Arial Narrow"/>
          <w:sz w:val="22"/>
          <w:szCs w:val="22"/>
        </w:rPr>
        <w:t xml:space="preserve">in za kateri mu je bila s pravnomočno odločitvijo ali več pravnomočnimi odločitvami izrečena globa za prekršek. </w:t>
      </w:r>
    </w:p>
    <w:p w14:paraId="32C181EE" w14:textId="77777777" w:rsidR="001942FF" w:rsidRPr="00E67176" w:rsidRDefault="001942FF" w:rsidP="001942FF">
      <w:pPr>
        <w:tabs>
          <w:tab w:val="left" w:pos="993"/>
          <w:tab w:val="left" w:pos="1560"/>
        </w:tabs>
        <w:ind w:left="567"/>
        <w:jc w:val="both"/>
        <w:rPr>
          <w:rFonts w:ascii="Arial Narrow" w:hAnsi="Arial Narrow"/>
          <w:sz w:val="22"/>
          <w:szCs w:val="22"/>
        </w:rPr>
      </w:pPr>
      <w:r w:rsidRPr="00E67176">
        <w:rPr>
          <w:rFonts w:ascii="Arial Narrow" w:hAnsi="Arial Narrow"/>
          <w:sz w:val="22"/>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4A243EE" w14:textId="77777777" w:rsidR="001942FF" w:rsidRPr="00E67176" w:rsidRDefault="001942FF" w:rsidP="001942FF">
      <w:pPr>
        <w:tabs>
          <w:tab w:val="left" w:pos="993"/>
          <w:tab w:val="left" w:pos="1560"/>
        </w:tabs>
        <w:jc w:val="both"/>
        <w:rPr>
          <w:rFonts w:ascii="Arial Narrow" w:hAnsi="Arial Narrow" w:cs="Arial"/>
          <w:iCs/>
          <w:sz w:val="22"/>
          <w:szCs w:val="22"/>
        </w:rPr>
      </w:pPr>
    </w:p>
    <w:p w14:paraId="2014CB58" w14:textId="77777777" w:rsidR="001942FF" w:rsidRPr="00E67176" w:rsidRDefault="001942FF" w:rsidP="001942FF">
      <w:pPr>
        <w:jc w:val="both"/>
        <w:rPr>
          <w:rFonts w:ascii="Arial Narrow" w:hAnsi="Arial Narrow" w:cs="Arial"/>
          <w:sz w:val="22"/>
          <w:szCs w:val="22"/>
        </w:rPr>
      </w:pPr>
      <w:r w:rsidRPr="00E67176">
        <w:rPr>
          <w:rFonts w:ascii="Arial Narrow" w:hAnsi="Arial Narrow" w:cs="Arial"/>
          <w:sz w:val="22"/>
          <w:szCs w:val="22"/>
        </w:rPr>
        <w:t>12.4. Pogodba solidarno zavezuje vsakokratne pravne naslednike tudi v primeru organizacijskih oziroma statusno - lastninskih sprememb.</w:t>
      </w:r>
    </w:p>
    <w:p w14:paraId="58C9A631" w14:textId="77777777" w:rsidR="001942FF" w:rsidRPr="00E67176" w:rsidRDefault="001942FF" w:rsidP="001942FF">
      <w:pPr>
        <w:tabs>
          <w:tab w:val="num" w:pos="567"/>
        </w:tabs>
        <w:ind w:left="567" w:hanging="567"/>
        <w:jc w:val="both"/>
        <w:rPr>
          <w:rFonts w:ascii="Arial Narrow" w:hAnsi="Arial Narrow" w:cs="Arial"/>
          <w:sz w:val="22"/>
          <w:szCs w:val="22"/>
        </w:rPr>
      </w:pPr>
    </w:p>
    <w:p w14:paraId="4AF97A9F" w14:textId="77777777" w:rsidR="001942FF" w:rsidRPr="00E67176" w:rsidRDefault="001942FF" w:rsidP="001942FF">
      <w:pPr>
        <w:jc w:val="both"/>
        <w:rPr>
          <w:rFonts w:ascii="Arial Narrow" w:hAnsi="Arial Narrow" w:cs="Arial"/>
          <w:sz w:val="22"/>
          <w:szCs w:val="22"/>
        </w:rPr>
      </w:pPr>
      <w:r w:rsidRPr="00E67176">
        <w:rPr>
          <w:rFonts w:ascii="Arial Narrow" w:hAnsi="Arial Narrow" w:cs="Arial"/>
          <w:sz w:val="22"/>
          <w:szCs w:val="22"/>
        </w:rPr>
        <w:t>12.5. Pogodba je sestavljena v treh enakih izvodih od katerih prejme naročnik dva (2) izvoda ter izvajalec en (1) izvod.</w:t>
      </w:r>
    </w:p>
    <w:p w14:paraId="5FE1F0EA" w14:textId="0D4CAC1D" w:rsidR="001942FF" w:rsidRDefault="001942FF" w:rsidP="001942FF">
      <w:pPr>
        <w:jc w:val="both"/>
        <w:rPr>
          <w:rFonts w:ascii="Arial Narrow" w:hAnsi="Arial Narrow" w:cs="Arial"/>
          <w:sz w:val="22"/>
          <w:szCs w:val="22"/>
        </w:rPr>
      </w:pPr>
    </w:p>
    <w:p w14:paraId="51739DD0" w14:textId="5B7A2720" w:rsidR="00311AB4" w:rsidRDefault="00311AB4" w:rsidP="001942FF">
      <w:pPr>
        <w:jc w:val="both"/>
        <w:rPr>
          <w:rFonts w:ascii="Arial Narrow" w:hAnsi="Arial Narrow" w:cs="Arial"/>
          <w:sz w:val="22"/>
          <w:szCs w:val="22"/>
        </w:rPr>
      </w:pPr>
    </w:p>
    <w:p w14:paraId="783BEC69" w14:textId="2DE966AA" w:rsidR="00311AB4" w:rsidRDefault="00311AB4" w:rsidP="001942FF">
      <w:pPr>
        <w:jc w:val="both"/>
        <w:rPr>
          <w:rFonts w:ascii="Arial Narrow" w:hAnsi="Arial Narrow" w:cs="Arial"/>
          <w:sz w:val="22"/>
          <w:szCs w:val="22"/>
        </w:rPr>
      </w:pPr>
    </w:p>
    <w:p w14:paraId="6E145E99" w14:textId="1E7E016E" w:rsidR="00311AB4" w:rsidRDefault="00311AB4" w:rsidP="001942FF">
      <w:pPr>
        <w:jc w:val="both"/>
        <w:rPr>
          <w:rFonts w:ascii="Arial Narrow" w:hAnsi="Arial Narrow" w:cs="Arial"/>
          <w:sz w:val="22"/>
          <w:szCs w:val="22"/>
        </w:rPr>
      </w:pPr>
    </w:p>
    <w:p w14:paraId="63099786" w14:textId="77777777" w:rsidR="00311AB4" w:rsidRPr="00E67176" w:rsidRDefault="00311AB4" w:rsidP="001942FF">
      <w:pPr>
        <w:jc w:val="both"/>
        <w:rPr>
          <w:rFonts w:ascii="Arial Narrow" w:hAnsi="Arial Narrow" w:cs="Arial"/>
          <w:sz w:val="22"/>
          <w:szCs w:val="22"/>
        </w:rPr>
      </w:pPr>
    </w:p>
    <w:p w14:paraId="5D47B8A1" w14:textId="12FB2A48" w:rsidR="00311AB4" w:rsidRDefault="001942FF" w:rsidP="00311AB4">
      <w:pPr>
        <w:numPr>
          <w:ilvl w:val="0"/>
          <w:numId w:val="63"/>
        </w:numPr>
        <w:jc w:val="both"/>
        <w:rPr>
          <w:rFonts w:ascii="Arial Narrow" w:hAnsi="Arial Narrow" w:cs="Arial"/>
          <w:b/>
          <w:bCs/>
          <w:sz w:val="22"/>
          <w:szCs w:val="22"/>
        </w:rPr>
      </w:pPr>
      <w:r w:rsidRPr="00E67176">
        <w:rPr>
          <w:rFonts w:ascii="Arial Narrow" w:hAnsi="Arial Narrow" w:cs="Arial"/>
          <w:b/>
          <w:bCs/>
          <w:sz w:val="22"/>
          <w:szCs w:val="22"/>
        </w:rPr>
        <w:lastRenderedPageBreak/>
        <w:t>PRILOGE</w:t>
      </w:r>
    </w:p>
    <w:p w14:paraId="4891D057" w14:textId="77777777" w:rsidR="00311AB4" w:rsidRPr="00311AB4" w:rsidRDefault="00311AB4" w:rsidP="00311AB4">
      <w:pPr>
        <w:ind w:left="405"/>
        <w:jc w:val="both"/>
        <w:rPr>
          <w:rFonts w:ascii="Arial Narrow" w:hAnsi="Arial Narrow" w:cs="Arial"/>
          <w:b/>
          <w:bCs/>
          <w:sz w:val="22"/>
          <w:szCs w:val="22"/>
        </w:rPr>
      </w:pPr>
    </w:p>
    <w:p w14:paraId="3FF7DC38" w14:textId="1CF27EB0" w:rsidR="001942FF" w:rsidRDefault="001942FF" w:rsidP="00311AB4">
      <w:pPr>
        <w:pStyle w:val="Odstavekseznama"/>
        <w:numPr>
          <w:ilvl w:val="1"/>
          <w:numId w:val="72"/>
        </w:numPr>
        <w:jc w:val="both"/>
        <w:rPr>
          <w:rFonts w:ascii="Arial Narrow" w:hAnsi="Arial Narrow" w:cs="Arial"/>
          <w:sz w:val="22"/>
          <w:szCs w:val="22"/>
        </w:rPr>
      </w:pPr>
      <w:r w:rsidRPr="00311AB4">
        <w:rPr>
          <w:rFonts w:ascii="Arial Narrow" w:hAnsi="Arial Narrow" w:cs="Arial"/>
          <w:sz w:val="22"/>
          <w:szCs w:val="22"/>
        </w:rPr>
        <w:t xml:space="preserve">Priloge od 1 do 3, ki sledijo v nadaljevanju so sestavni del te pogodbe. </w:t>
      </w:r>
    </w:p>
    <w:p w14:paraId="1DF2DAB0" w14:textId="77777777" w:rsidR="00311AB4" w:rsidRPr="00311AB4" w:rsidRDefault="00311AB4" w:rsidP="00311AB4">
      <w:pPr>
        <w:pStyle w:val="Odstavekseznama"/>
        <w:ind w:left="405"/>
        <w:jc w:val="both"/>
        <w:rPr>
          <w:rFonts w:ascii="Arial Narrow" w:hAnsi="Arial Narrow" w:cs="Arial"/>
          <w:sz w:val="22"/>
          <w:szCs w:val="22"/>
        </w:rPr>
      </w:pPr>
    </w:p>
    <w:p w14:paraId="22C821F1" w14:textId="77777777" w:rsidR="001942FF" w:rsidRPr="00E67176" w:rsidRDefault="001942FF" w:rsidP="001942FF">
      <w:pPr>
        <w:tabs>
          <w:tab w:val="left" w:pos="567"/>
          <w:tab w:val="num" w:pos="1068"/>
        </w:tabs>
        <w:ind w:left="708"/>
        <w:jc w:val="both"/>
        <w:rPr>
          <w:rFonts w:ascii="Arial Narrow" w:hAnsi="Arial Narrow" w:cs="Arial"/>
          <w:sz w:val="22"/>
          <w:szCs w:val="22"/>
        </w:rPr>
      </w:pPr>
      <w:r w:rsidRPr="00E67176">
        <w:rPr>
          <w:rFonts w:ascii="Arial Narrow" w:hAnsi="Arial Narrow" w:cs="Arial"/>
          <w:sz w:val="22"/>
          <w:szCs w:val="22"/>
        </w:rPr>
        <w:t xml:space="preserve">         </w:t>
      </w:r>
    </w:p>
    <w:p w14:paraId="72CAECF8" w14:textId="77777777" w:rsidR="001942FF" w:rsidRPr="00E67176" w:rsidRDefault="001942FF" w:rsidP="001942FF">
      <w:pPr>
        <w:tabs>
          <w:tab w:val="left" w:pos="567"/>
          <w:tab w:val="left" w:pos="4536"/>
        </w:tabs>
        <w:rPr>
          <w:rFonts w:ascii="Arial Narrow" w:hAnsi="Arial Narrow" w:cs="Arial"/>
          <w:sz w:val="22"/>
          <w:szCs w:val="22"/>
        </w:rPr>
      </w:pPr>
      <w:r w:rsidRPr="00E67176">
        <w:rPr>
          <w:rFonts w:ascii="Arial Narrow" w:hAnsi="Arial Narrow" w:cs="Arial"/>
          <w:sz w:val="22"/>
          <w:szCs w:val="22"/>
        </w:rPr>
        <w:t>Datum:</w:t>
      </w:r>
      <w:r w:rsidRPr="00E67176">
        <w:rPr>
          <w:rFonts w:ascii="Arial Narrow" w:hAnsi="Arial Narrow" w:cs="Arial"/>
          <w:sz w:val="22"/>
          <w:szCs w:val="22"/>
        </w:rPr>
        <w:tab/>
      </w:r>
      <w:r w:rsidRPr="00E67176">
        <w:rPr>
          <w:rFonts w:ascii="Arial Narrow" w:hAnsi="Arial Narrow" w:cs="Arial"/>
          <w:sz w:val="22"/>
          <w:szCs w:val="22"/>
        </w:rPr>
        <w:tab/>
        <w:t>Datum:</w:t>
      </w:r>
    </w:p>
    <w:p w14:paraId="6DF1DECD" w14:textId="77777777" w:rsidR="001942FF" w:rsidRPr="00E67176" w:rsidRDefault="001942FF" w:rsidP="001942FF">
      <w:pPr>
        <w:tabs>
          <w:tab w:val="left" w:pos="567"/>
          <w:tab w:val="left" w:pos="4536"/>
        </w:tabs>
        <w:rPr>
          <w:rFonts w:ascii="Arial Narrow" w:hAnsi="Arial Narrow" w:cs="Arial"/>
          <w:sz w:val="22"/>
          <w:szCs w:val="22"/>
        </w:rPr>
      </w:pPr>
    </w:p>
    <w:p w14:paraId="72FD5049" w14:textId="77777777" w:rsidR="001942FF" w:rsidRPr="00E67176" w:rsidRDefault="001942FF" w:rsidP="001942FF">
      <w:pPr>
        <w:tabs>
          <w:tab w:val="left" w:pos="567"/>
          <w:tab w:val="left" w:pos="4536"/>
        </w:tabs>
        <w:rPr>
          <w:rFonts w:ascii="Arial Narrow" w:hAnsi="Arial Narrow" w:cs="Arial"/>
          <w:sz w:val="22"/>
          <w:szCs w:val="22"/>
        </w:rPr>
      </w:pPr>
    </w:p>
    <w:p w14:paraId="7AFDFD6C" w14:textId="77777777" w:rsidR="001942FF" w:rsidRPr="00E67176" w:rsidRDefault="001942FF" w:rsidP="001942FF">
      <w:pPr>
        <w:tabs>
          <w:tab w:val="left" w:pos="567"/>
          <w:tab w:val="left" w:pos="4536"/>
        </w:tabs>
        <w:jc w:val="center"/>
        <w:rPr>
          <w:rFonts w:ascii="Arial Narrow" w:hAnsi="Arial Narrow" w:cs="Arial"/>
          <w:sz w:val="22"/>
          <w:szCs w:val="22"/>
        </w:rPr>
      </w:pPr>
    </w:p>
    <w:p w14:paraId="7CF010A4" w14:textId="77777777" w:rsidR="001942FF" w:rsidRPr="00E67176" w:rsidRDefault="001942FF" w:rsidP="001942FF">
      <w:pPr>
        <w:tabs>
          <w:tab w:val="left" w:pos="567"/>
          <w:tab w:val="left" w:pos="4536"/>
        </w:tabs>
        <w:rPr>
          <w:rFonts w:ascii="Arial Narrow" w:hAnsi="Arial Narrow" w:cs="Arial"/>
          <w:sz w:val="22"/>
          <w:szCs w:val="22"/>
        </w:rPr>
      </w:pPr>
      <w:r w:rsidRPr="00E67176">
        <w:rPr>
          <w:rFonts w:ascii="Arial Narrow" w:hAnsi="Arial Narrow" w:cs="Arial"/>
          <w:b/>
          <w:sz w:val="22"/>
          <w:szCs w:val="22"/>
        </w:rPr>
        <w:t>IZVAJALEC</w:t>
      </w:r>
      <w:r w:rsidRPr="00E67176">
        <w:rPr>
          <w:rFonts w:ascii="Arial Narrow" w:hAnsi="Arial Narrow" w:cs="Arial"/>
          <w:b/>
          <w:sz w:val="22"/>
          <w:szCs w:val="22"/>
        </w:rPr>
        <w:tab/>
      </w:r>
      <w:r w:rsidRPr="00E67176">
        <w:rPr>
          <w:rFonts w:ascii="Arial Narrow" w:hAnsi="Arial Narrow" w:cs="Arial"/>
          <w:b/>
          <w:sz w:val="22"/>
          <w:szCs w:val="22"/>
        </w:rPr>
        <w:tab/>
        <w:t>NAROČNIK</w:t>
      </w:r>
      <w:r w:rsidRPr="00E67176">
        <w:rPr>
          <w:rFonts w:ascii="Arial Narrow" w:hAnsi="Arial Narrow" w:cs="Arial"/>
          <w:sz w:val="22"/>
          <w:szCs w:val="22"/>
        </w:rPr>
        <w:tab/>
      </w:r>
    </w:p>
    <w:p w14:paraId="20BB5FE3" w14:textId="77777777" w:rsidR="001942FF" w:rsidRPr="00E67176" w:rsidRDefault="001942FF" w:rsidP="001942FF">
      <w:pPr>
        <w:tabs>
          <w:tab w:val="left" w:pos="567"/>
          <w:tab w:val="left" w:pos="4536"/>
        </w:tabs>
        <w:ind w:left="4962" w:hanging="4962"/>
        <w:rPr>
          <w:rFonts w:ascii="Arial Narrow" w:hAnsi="Arial Narrow" w:cs="Arial"/>
          <w:b/>
          <w:sz w:val="22"/>
          <w:szCs w:val="22"/>
        </w:rPr>
      </w:pPr>
      <w:r w:rsidRPr="00E67176">
        <w:rPr>
          <w:rFonts w:ascii="Arial Narrow" w:hAnsi="Arial Narrow" w:cs="Arial"/>
          <w:b/>
          <w:bCs/>
          <w:sz w:val="22"/>
          <w:szCs w:val="22"/>
        </w:rPr>
        <w:tab/>
      </w:r>
      <w:r w:rsidRPr="00E67176">
        <w:rPr>
          <w:rFonts w:ascii="Arial Narrow" w:hAnsi="Arial Narrow" w:cs="Arial"/>
          <w:sz w:val="22"/>
          <w:szCs w:val="22"/>
        </w:rPr>
        <w:tab/>
        <w:t xml:space="preserve">        </w:t>
      </w:r>
      <w:r w:rsidRPr="00E67176">
        <w:rPr>
          <w:rFonts w:ascii="Arial Narrow" w:hAnsi="Arial Narrow" w:cs="Arial"/>
          <w:b/>
          <w:sz w:val="22"/>
          <w:szCs w:val="22"/>
        </w:rPr>
        <w:t>UNIVERZITETNI KLINIČNI CENTER  LJUBLJANA</w:t>
      </w:r>
    </w:p>
    <w:p w14:paraId="4F5A4821" w14:textId="77777777" w:rsidR="001942FF" w:rsidRPr="00E67176" w:rsidRDefault="001942FF" w:rsidP="001942FF">
      <w:pPr>
        <w:tabs>
          <w:tab w:val="left" w:pos="567"/>
          <w:tab w:val="left" w:pos="4536"/>
        </w:tabs>
        <w:ind w:left="4962" w:hanging="4962"/>
        <w:rPr>
          <w:rFonts w:ascii="Arial Narrow" w:hAnsi="Arial Narrow" w:cs="Arial"/>
          <w:b/>
          <w:sz w:val="22"/>
          <w:szCs w:val="22"/>
        </w:rPr>
      </w:pPr>
      <w:r w:rsidRPr="00E67176">
        <w:rPr>
          <w:rFonts w:ascii="Arial Narrow" w:hAnsi="Arial Narrow" w:cs="Arial"/>
          <w:b/>
          <w:sz w:val="22"/>
          <w:szCs w:val="22"/>
        </w:rPr>
        <w:t>direktor</w:t>
      </w:r>
      <w:r w:rsidRPr="00E67176">
        <w:rPr>
          <w:rFonts w:ascii="Arial Narrow" w:hAnsi="Arial Narrow" w:cs="Arial"/>
          <w:b/>
          <w:sz w:val="22"/>
          <w:szCs w:val="22"/>
        </w:rPr>
        <w:tab/>
      </w:r>
      <w:r w:rsidRPr="00E67176">
        <w:rPr>
          <w:rFonts w:ascii="Arial Narrow" w:hAnsi="Arial Narrow" w:cs="Arial"/>
          <w:b/>
          <w:sz w:val="22"/>
          <w:szCs w:val="22"/>
        </w:rPr>
        <w:tab/>
        <w:t>generalni direktor</w:t>
      </w:r>
    </w:p>
    <w:p w14:paraId="558DEA76" w14:textId="77777777" w:rsidR="001942FF" w:rsidRPr="00E67176" w:rsidRDefault="001942FF" w:rsidP="001942FF">
      <w:pPr>
        <w:tabs>
          <w:tab w:val="left" w:pos="567"/>
          <w:tab w:val="left" w:pos="4536"/>
        </w:tabs>
        <w:ind w:left="4962" w:hanging="4962"/>
        <w:rPr>
          <w:rFonts w:ascii="Arial Narrow" w:hAnsi="Arial Narrow" w:cs="Arial"/>
          <w:b/>
          <w:sz w:val="22"/>
          <w:szCs w:val="22"/>
        </w:rPr>
      </w:pPr>
      <w:r w:rsidRPr="00E67176">
        <w:rPr>
          <w:rFonts w:ascii="Arial Narrow" w:hAnsi="Arial Narrow" w:cs="Arial"/>
          <w:b/>
          <w:sz w:val="22"/>
          <w:szCs w:val="22"/>
        </w:rPr>
        <w:tab/>
      </w:r>
      <w:r w:rsidRPr="00E67176">
        <w:rPr>
          <w:rFonts w:ascii="Arial Narrow" w:hAnsi="Arial Narrow" w:cs="Arial"/>
          <w:b/>
          <w:sz w:val="22"/>
          <w:szCs w:val="22"/>
        </w:rPr>
        <w:tab/>
        <w:t xml:space="preserve">        Jože Golobič, univ. dipl. prav.</w:t>
      </w:r>
    </w:p>
    <w:p w14:paraId="40688DDA" w14:textId="77777777" w:rsidR="001942FF" w:rsidRPr="00E67176" w:rsidRDefault="001942FF" w:rsidP="001942FF">
      <w:pPr>
        <w:tabs>
          <w:tab w:val="left" w:pos="567"/>
          <w:tab w:val="left" w:pos="4536"/>
        </w:tabs>
        <w:ind w:left="4962" w:hanging="4962"/>
        <w:rPr>
          <w:rFonts w:ascii="Arial Narrow" w:hAnsi="Arial Narrow" w:cs="Arial"/>
          <w:b/>
          <w:sz w:val="22"/>
          <w:szCs w:val="22"/>
        </w:rPr>
      </w:pPr>
    </w:p>
    <w:p w14:paraId="0616CDFF" w14:textId="77777777" w:rsidR="001942FF" w:rsidRPr="00E67176" w:rsidRDefault="001942FF" w:rsidP="001942FF">
      <w:pPr>
        <w:tabs>
          <w:tab w:val="left" w:pos="567"/>
          <w:tab w:val="left" w:pos="4536"/>
        </w:tabs>
        <w:ind w:left="4962" w:hanging="4962"/>
        <w:rPr>
          <w:rFonts w:ascii="Arial Narrow" w:hAnsi="Arial Narrow" w:cs="Arial"/>
          <w:b/>
          <w:sz w:val="22"/>
          <w:szCs w:val="22"/>
        </w:rPr>
      </w:pPr>
    </w:p>
    <w:p w14:paraId="33E97565" w14:textId="77777777" w:rsidR="001942FF" w:rsidRPr="00E67176" w:rsidRDefault="001942FF" w:rsidP="001942FF">
      <w:pPr>
        <w:tabs>
          <w:tab w:val="left" w:pos="567"/>
          <w:tab w:val="left" w:pos="4536"/>
        </w:tabs>
        <w:ind w:left="4962" w:hanging="4962"/>
        <w:rPr>
          <w:rFonts w:ascii="Arial Narrow" w:hAnsi="Arial Narrow" w:cs="Arial"/>
          <w:b/>
          <w:sz w:val="22"/>
          <w:szCs w:val="22"/>
        </w:rPr>
      </w:pPr>
    </w:p>
    <w:p w14:paraId="1E4981A7" w14:textId="0F22B024" w:rsidR="001942FF" w:rsidRPr="00E67176" w:rsidRDefault="001942FF" w:rsidP="001942FF">
      <w:pPr>
        <w:spacing w:after="160" w:line="259" w:lineRule="auto"/>
        <w:rPr>
          <w:rFonts w:ascii="Arial Narrow" w:hAnsi="Arial Narrow" w:cs="Arial"/>
          <w:b/>
          <w:sz w:val="22"/>
          <w:szCs w:val="22"/>
        </w:rPr>
      </w:pPr>
      <w:r w:rsidRPr="00E67176">
        <w:rPr>
          <w:rFonts w:ascii="Arial Narrow" w:hAnsi="Arial Narrow" w:cs="Arial"/>
          <w:b/>
          <w:sz w:val="22"/>
          <w:szCs w:val="22"/>
        </w:rPr>
        <w:br w:type="page"/>
      </w:r>
      <w:r w:rsidRPr="00E67176">
        <w:rPr>
          <w:rFonts w:ascii="Arial Narrow" w:hAnsi="Arial Narrow" w:cs="Arial"/>
          <w:b/>
          <w:smallCaps/>
          <w:sz w:val="22"/>
          <w:szCs w:val="22"/>
          <w:bdr w:val="single" w:sz="4" w:space="0" w:color="auto"/>
        </w:rPr>
        <w:lastRenderedPageBreak/>
        <w:t>priloga</w:t>
      </w:r>
      <w:r w:rsidRPr="00E67176">
        <w:rPr>
          <w:rFonts w:ascii="Arial Narrow" w:hAnsi="Arial Narrow" w:cs="Arial"/>
          <w:b/>
          <w:sz w:val="22"/>
          <w:szCs w:val="22"/>
          <w:bdr w:val="single" w:sz="4" w:space="0" w:color="auto"/>
        </w:rPr>
        <w:t xml:space="preserve"> 1                                                                                     </w:t>
      </w:r>
      <w:r w:rsidR="00BA77F0">
        <w:rPr>
          <w:rFonts w:ascii="Arial Narrow" w:hAnsi="Arial Narrow" w:cs="Arial"/>
          <w:b/>
          <w:sz w:val="22"/>
          <w:szCs w:val="22"/>
          <w:bdr w:val="single" w:sz="4" w:space="0" w:color="auto"/>
        </w:rPr>
        <w:t xml:space="preserve">              </w:t>
      </w:r>
      <w:r w:rsidRPr="00E67176">
        <w:rPr>
          <w:rFonts w:ascii="Arial Narrow" w:hAnsi="Arial Narrow" w:cs="Arial"/>
          <w:b/>
          <w:sz w:val="22"/>
          <w:szCs w:val="22"/>
          <w:bdr w:val="single" w:sz="4" w:space="0" w:color="auto"/>
        </w:rPr>
        <w:t xml:space="preserve">  </w:t>
      </w:r>
      <w:bookmarkStart w:id="1" w:name="_Hlk98937216"/>
      <w:r w:rsidRPr="00E67176">
        <w:rPr>
          <w:rFonts w:ascii="Arial Narrow" w:hAnsi="Arial Narrow" w:cs="Arial"/>
          <w:b/>
          <w:smallCaps/>
          <w:sz w:val="22"/>
          <w:szCs w:val="22"/>
          <w:bdr w:val="single" w:sz="4" w:space="0" w:color="auto"/>
        </w:rPr>
        <w:t>ponudba /PREDRAČUN vzdrževanja</w:t>
      </w:r>
      <w:r w:rsidRPr="00E67176">
        <w:rPr>
          <w:rFonts w:ascii="Arial Narrow" w:hAnsi="Arial Narrow" w:cs="Arial"/>
          <w:b/>
          <w:smallCaps/>
          <w:sz w:val="22"/>
          <w:szCs w:val="22"/>
        </w:rPr>
        <w:t xml:space="preserve">  </w:t>
      </w:r>
      <w:bookmarkEnd w:id="1"/>
    </w:p>
    <w:p w14:paraId="04FFB4F8" w14:textId="77777777" w:rsidR="001942FF" w:rsidRPr="00E67176" w:rsidRDefault="001942FF" w:rsidP="001942FF">
      <w:pPr>
        <w:rPr>
          <w:rFonts w:ascii="Arial Narrow" w:hAnsi="Arial Narrow" w:cs="Arial"/>
          <w:sz w:val="22"/>
          <w:szCs w:val="22"/>
        </w:rPr>
      </w:pPr>
    </w:p>
    <w:p w14:paraId="60CE44A4" w14:textId="77777777" w:rsidR="001942FF" w:rsidRPr="00E67176" w:rsidRDefault="001942FF" w:rsidP="001942FF">
      <w:pPr>
        <w:rPr>
          <w:rFonts w:ascii="Arial Narrow" w:hAnsi="Arial Narrow" w:cs="Arial"/>
          <w:iCs/>
          <w:sz w:val="22"/>
          <w:szCs w:val="22"/>
        </w:rPr>
      </w:pPr>
      <w:r w:rsidRPr="00E67176">
        <w:rPr>
          <w:rFonts w:ascii="Arial Narrow" w:hAnsi="Arial Narrow" w:cs="Arial"/>
          <w:iCs/>
          <w:sz w:val="22"/>
          <w:szCs w:val="22"/>
        </w:rPr>
        <w:t>Specifikacija vzdrževanja po ponudbi/predračunu št.: _________________________</w:t>
      </w:r>
    </w:p>
    <w:p w14:paraId="642C2A68" w14:textId="77777777" w:rsidR="001942FF" w:rsidRPr="00E67176" w:rsidRDefault="001942FF" w:rsidP="001942FF">
      <w:pPr>
        <w:jc w:val="both"/>
        <w:rPr>
          <w:rFonts w:ascii="Arial Narrow" w:hAnsi="Arial Narrow"/>
          <w:sz w:val="22"/>
          <w:szCs w:val="22"/>
        </w:rPr>
      </w:pPr>
    </w:p>
    <w:p w14:paraId="0D63C807" w14:textId="77777777" w:rsidR="001942FF" w:rsidRPr="00E67176" w:rsidRDefault="001942FF" w:rsidP="001942FF">
      <w:pPr>
        <w:jc w:val="both"/>
        <w:rPr>
          <w:rFonts w:ascii="Arial Narrow" w:hAnsi="Arial Narrow"/>
          <w:sz w:val="22"/>
          <w:szCs w:val="22"/>
        </w:rPr>
      </w:pPr>
    </w:p>
    <w:p w14:paraId="47FD6BC4" w14:textId="77777777" w:rsidR="001942FF" w:rsidRPr="00E67176" w:rsidRDefault="001942FF" w:rsidP="001942FF">
      <w:pPr>
        <w:jc w:val="both"/>
        <w:rPr>
          <w:rFonts w:ascii="Arial Narrow" w:hAnsi="Arial Narrow"/>
          <w:sz w:val="22"/>
          <w:szCs w:val="22"/>
        </w:rPr>
      </w:pPr>
    </w:p>
    <w:p w14:paraId="601C1305" w14:textId="77777777" w:rsidR="001942FF" w:rsidRPr="00E67176" w:rsidRDefault="001942FF" w:rsidP="001942FF">
      <w:pPr>
        <w:jc w:val="both"/>
        <w:rPr>
          <w:rFonts w:ascii="Arial Narrow" w:hAnsi="Arial Narrow"/>
          <w:sz w:val="22"/>
          <w:szCs w:val="22"/>
        </w:rPr>
      </w:pPr>
    </w:p>
    <w:p w14:paraId="30129856" w14:textId="77777777" w:rsidR="001942FF" w:rsidRPr="00E67176" w:rsidRDefault="001942FF" w:rsidP="001942FF">
      <w:pPr>
        <w:jc w:val="both"/>
        <w:rPr>
          <w:rFonts w:ascii="Arial Narrow" w:hAnsi="Arial Narrow"/>
          <w:sz w:val="22"/>
          <w:szCs w:val="22"/>
        </w:rPr>
      </w:pPr>
    </w:p>
    <w:p w14:paraId="546AD5D6" w14:textId="77777777" w:rsidR="001942FF" w:rsidRPr="00E67176" w:rsidRDefault="001942FF" w:rsidP="001942FF">
      <w:pPr>
        <w:jc w:val="both"/>
        <w:rPr>
          <w:rFonts w:ascii="Arial Narrow" w:hAnsi="Arial Narrow"/>
          <w:sz w:val="22"/>
          <w:szCs w:val="22"/>
        </w:rPr>
      </w:pPr>
    </w:p>
    <w:p w14:paraId="219A4E3B" w14:textId="77777777" w:rsidR="001942FF" w:rsidRPr="00E67176" w:rsidRDefault="001942FF" w:rsidP="001942FF">
      <w:pPr>
        <w:jc w:val="both"/>
        <w:rPr>
          <w:rFonts w:ascii="Arial Narrow" w:hAnsi="Arial Narrow"/>
          <w:sz w:val="22"/>
          <w:szCs w:val="22"/>
        </w:rPr>
      </w:pPr>
    </w:p>
    <w:p w14:paraId="37B7FEF5" w14:textId="77777777" w:rsidR="001942FF" w:rsidRPr="00E67176" w:rsidRDefault="001942FF" w:rsidP="001942FF">
      <w:pPr>
        <w:jc w:val="both"/>
        <w:rPr>
          <w:rFonts w:ascii="Arial Narrow" w:hAnsi="Arial Narrow"/>
          <w:sz w:val="22"/>
          <w:szCs w:val="22"/>
        </w:rPr>
      </w:pPr>
    </w:p>
    <w:p w14:paraId="28BCC875" w14:textId="77777777" w:rsidR="001942FF" w:rsidRPr="00E67176" w:rsidRDefault="001942FF" w:rsidP="001942FF">
      <w:pPr>
        <w:jc w:val="both"/>
        <w:rPr>
          <w:rFonts w:ascii="Arial Narrow" w:hAnsi="Arial Narrow"/>
          <w:sz w:val="22"/>
          <w:szCs w:val="22"/>
        </w:rPr>
      </w:pPr>
    </w:p>
    <w:p w14:paraId="6D6306F8" w14:textId="77777777" w:rsidR="001942FF" w:rsidRPr="00E67176" w:rsidRDefault="001942FF" w:rsidP="001942FF">
      <w:pPr>
        <w:jc w:val="both"/>
        <w:rPr>
          <w:rFonts w:ascii="Arial Narrow" w:hAnsi="Arial Narrow"/>
          <w:sz w:val="22"/>
          <w:szCs w:val="22"/>
        </w:rPr>
      </w:pPr>
    </w:p>
    <w:p w14:paraId="0B0F4977" w14:textId="77777777" w:rsidR="001942FF" w:rsidRPr="00E67176" w:rsidRDefault="001942FF" w:rsidP="001942FF">
      <w:pPr>
        <w:jc w:val="both"/>
        <w:rPr>
          <w:rFonts w:ascii="Arial Narrow" w:hAnsi="Arial Narrow"/>
          <w:sz w:val="22"/>
          <w:szCs w:val="22"/>
        </w:rPr>
      </w:pPr>
    </w:p>
    <w:p w14:paraId="648206F6" w14:textId="77777777" w:rsidR="001942FF" w:rsidRPr="00E67176" w:rsidRDefault="001942FF" w:rsidP="001942FF">
      <w:pPr>
        <w:jc w:val="both"/>
        <w:rPr>
          <w:rFonts w:ascii="Arial Narrow" w:hAnsi="Arial Narrow"/>
          <w:sz w:val="22"/>
          <w:szCs w:val="22"/>
        </w:rPr>
      </w:pPr>
    </w:p>
    <w:p w14:paraId="6B51F610" w14:textId="77777777" w:rsidR="001942FF" w:rsidRPr="00E67176" w:rsidRDefault="001942FF" w:rsidP="001942FF">
      <w:pPr>
        <w:jc w:val="both"/>
        <w:rPr>
          <w:rFonts w:ascii="Arial Narrow" w:hAnsi="Arial Narrow"/>
          <w:sz w:val="22"/>
          <w:szCs w:val="22"/>
        </w:rPr>
      </w:pPr>
    </w:p>
    <w:p w14:paraId="4259B6D4" w14:textId="77777777" w:rsidR="001942FF" w:rsidRPr="00E67176" w:rsidRDefault="001942FF" w:rsidP="001942FF">
      <w:pPr>
        <w:jc w:val="both"/>
        <w:rPr>
          <w:rFonts w:ascii="Arial Narrow" w:hAnsi="Arial Narrow"/>
          <w:sz w:val="22"/>
          <w:szCs w:val="22"/>
        </w:rPr>
      </w:pPr>
    </w:p>
    <w:p w14:paraId="06C7B5F7" w14:textId="77777777" w:rsidR="001942FF" w:rsidRPr="00E67176" w:rsidRDefault="001942FF" w:rsidP="001942FF">
      <w:pPr>
        <w:jc w:val="both"/>
        <w:rPr>
          <w:rFonts w:ascii="Arial Narrow" w:hAnsi="Arial Narrow"/>
          <w:sz w:val="22"/>
          <w:szCs w:val="22"/>
        </w:rPr>
      </w:pPr>
    </w:p>
    <w:p w14:paraId="369C7B21" w14:textId="77777777" w:rsidR="001942FF" w:rsidRPr="00E67176" w:rsidRDefault="001942FF" w:rsidP="001942FF">
      <w:pPr>
        <w:jc w:val="both"/>
        <w:rPr>
          <w:rFonts w:ascii="Arial Narrow" w:hAnsi="Arial Narrow"/>
          <w:sz w:val="22"/>
          <w:szCs w:val="22"/>
        </w:rPr>
      </w:pPr>
    </w:p>
    <w:p w14:paraId="2C2C75E2" w14:textId="77777777" w:rsidR="001942FF" w:rsidRPr="00E67176" w:rsidRDefault="001942FF" w:rsidP="001942FF">
      <w:pPr>
        <w:jc w:val="both"/>
        <w:rPr>
          <w:rFonts w:ascii="Arial Narrow" w:hAnsi="Arial Narrow"/>
          <w:sz w:val="22"/>
          <w:szCs w:val="22"/>
        </w:rPr>
      </w:pPr>
    </w:p>
    <w:p w14:paraId="40B33139" w14:textId="77777777" w:rsidR="001942FF" w:rsidRPr="00E67176" w:rsidRDefault="001942FF" w:rsidP="001942FF">
      <w:pPr>
        <w:jc w:val="both"/>
        <w:rPr>
          <w:rFonts w:ascii="Arial Narrow" w:hAnsi="Arial Narrow"/>
          <w:sz w:val="22"/>
          <w:szCs w:val="22"/>
        </w:rPr>
      </w:pPr>
    </w:p>
    <w:p w14:paraId="3574348B" w14:textId="77777777" w:rsidR="001942FF" w:rsidRPr="00E67176" w:rsidRDefault="001942FF" w:rsidP="001942FF">
      <w:pPr>
        <w:jc w:val="both"/>
        <w:rPr>
          <w:rFonts w:ascii="Arial Narrow" w:hAnsi="Arial Narrow"/>
          <w:sz w:val="22"/>
          <w:szCs w:val="22"/>
        </w:rPr>
      </w:pPr>
    </w:p>
    <w:p w14:paraId="4610945C" w14:textId="77777777" w:rsidR="001942FF" w:rsidRPr="00E67176" w:rsidRDefault="001942FF" w:rsidP="001942FF">
      <w:pPr>
        <w:jc w:val="both"/>
        <w:rPr>
          <w:rFonts w:ascii="Arial Narrow" w:hAnsi="Arial Narrow"/>
          <w:sz w:val="22"/>
          <w:szCs w:val="22"/>
        </w:rPr>
      </w:pPr>
    </w:p>
    <w:p w14:paraId="05185B6D" w14:textId="77777777" w:rsidR="001942FF" w:rsidRPr="00E67176" w:rsidRDefault="001942FF" w:rsidP="001942FF">
      <w:pPr>
        <w:jc w:val="both"/>
        <w:rPr>
          <w:rFonts w:ascii="Arial Narrow" w:hAnsi="Arial Narrow"/>
          <w:sz w:val="22"/>
          <w:szCs w:val="22"/>
        </w:rPr>
      </w:pPr>
    </w:p>
    <w:p w14:paraId="12781B73" w14:textId="77777777" w:rsidR="001942FF" w:rsidRPr="00E67176" w:rsidRDefault="001942FF" w:rsidP="001942FF">
      <w:pPr>
        <w:jc w:val="both"/>
        <w:rPr>
          <w:rFonts w:ascii="Arial Narrow" w:hAnsi="Arial Narrow"/>
          <w:sz w:val="22"/>
          <w:szCs w:val="22"/>
        </w:rPr>
      </w:pPr>
    </w:p>
    <w:p w14:paraId="24C1BCC2" w14:textId="77777777" w:rsidR="001942FF" w:rsidRPr="00E67176" w:rsidRDefault="001942FF" w:rsidP="001942FF">
      <w:pPr>
        <w:jc w:val="both"/>
        <w:rPr>
          <w:rFonts w:ascii="Arial Narrow" w:hAnsi="Arial Narrow"/>
          <w:sz w:val="22"/>
          <w:szCs w:val="22"/>
        </w:rPr>
      </w:pPr>
    </w:p>
    <w:p w14:paraId="377317DF" w14:textId="77777777" w:rsidR="001942FF" w:rsidRPr="00E67176" w:rsidRDefault="001942FF" w:rsidP="001942FF">
      <w:pPr>
        <w:jc w:val="both"/>
        <w:rPr>
          <w:rFonts w:ascii="Arial Narrow" w:hAnsi="Arial Narrow"/>
          <w:sz w:val="22"/>
          <w:szCs w:val="22"/>
        </w:rPr>
      </w:pPr>
    </w:p>
    <w:p w14:paraId="5567A518" w14:textId="77777777" w:rsidR="001942FF" w:rsidRPr="00E67176" w:rsidRDefault="001942FF" w:rsidP="001942FF">
      <w:pPr>
        <w:jc w:val="both"/>
        <w:rPr>
          <w:rFonts w:ascii="Arial Narrow" w:hAnsi="Arial Narrow"/>
          <w:sz w:val="22"/>
          <w:szCs w:val="22"/>
        </w:rPr>
      </w:pPr>
    </w:p>
    <w:p w14:paraId="043576D1" w14:textId="77777777" w:rsidR="001942FF" w:rsidRPr="00E67176" w:rsidRDefault="001942FF" w:rsidP="001942FF">
      <w:pPr>
        <w:jc w:val="both"/>
        <w:rPr>
          <w:rFonts w:ascii="Arial Narrow" w:hAnsi="Arial Narrow"/>
          <w:sz w:val="22"/>
          <w:szCs w:val="22"/>
        </w:rPr>
      </w:pPr>
    </w:p>
    <w:p w14:paraId="121BF563" w14:textId="77777777" w:rsidR="001942FF" w:rsidRPr="00E67176" w:rsidRDefault="001942FF" w:rsidP="001942FF">
      <w:pPr>
        <w:jc w:val="both"/>
        <w:rPr>
          <w:rFonts w:ascii="Arial Narrow" w:hAnsi="Arial Narrow"/>
          <w:sz w:val="22"/>
          <w:szCs w:val="22"/>
        </w:rPr>
      </w:pPr>
    </w:p>
    <w:p w14:paraId="55A1990D" w14:textId="77777777" w:rsidR="001942FF" w:rsidRPr="00E67176" w:rsidRDefault="001942FF" w:rsidP="001942FF">
      <w:pPr>
        <w:jc w:val="both"/>
        <w:rPr>
          <w:rFonts w:ascii="Arial Narrow" w:hAnsi="Arial Narrow"/>
          <w:sz w:val="22"/>
          <w:szCs w:val="22"/>
        </w:rPr>
      </w:pPr>
    </w:p>
    <w:p w14:paraId="33796981" w14:textId="77777777" w:rsidR="001942FF" w:rsidRPr="00E67176" w:rsidRDefault="001942FF" w:rsidP="001942FF">
      <w:pPr>
        <w:jc w:val="both"/>
        <w:rPr>
          <w:rFonts w:ascii="Arial Narrow" w:hAnsi="Arial Narrow"/>
          <w:sz w:val="22"/>
          <w:szCs w:val="22"/>
        </w:rPr>
      </w:pPr>
    </w:p>
    <w:p w14:paraId="53D15546" w14:textId="77777777" w:rsidR="001942FF" w:rsidRPr="00E67176" w:rsidRDefault="001942FF" w:rsidP="001942FF">
      <w:pPr>
        <w:jc w:val="both"/>
        <w:rPr>
          <w:rFonts w:ascii="Arial Narrow" w:hAnsi="Arial Narrow"/>
          <w:sz w:val="22"/>
          <w:szCs w:val="22"/>
        </w:rPr>
      </w:pPr>
    </w:p>
    <w:p w14:paraId="20C14F59" w14:textId="77777777" w:rsidR="001942FF" w:rsidRPr="00E67176" w:rsidRDefault="001942FF" w:rsidP="001942FF">
      <w:pPr>
        <w:jc w:val="both"/>
        <w:rPr>
          <w:rFonts w:ascii="Arial Narrow" w:hAnsi="Arial Narrow"/>
          <w:sz w:val="22"/>
          <w:szCs w:val="22"/>
        </w:rPr>
      </w:pPr>
    </w:p>
    <w:p w14:paraId="330DD8E8" w14:textId="77777777" w:rsidR="001942FF" w:rsidRPr="00E67176" w:rsidRDefault="001942FF" w:rsidP="001942FF">
      <w:pPr>
        <w:jc w:val="both"/>
        <w:rPr>
          <w:rFonts w:ascii="Arial Narrow" w:hAnsi="Arial Narrow"/>
          <w:sz w:val="22"/>
          <w:szCs w:val="22"/>
        </w:rPr>
      </w:pPr>
    </w:p>
    <w:p w14:paraId="35471260" w14:textId="77777777" w:rsidR="001942FF" w:rsidRPr="00E67176" w:rsidRDefault="001942FF" w:rsidP="001942FF">
      <w:pPr>
        <w:jc w:val="both"/>
        <w:rPr>
          <w:rFonts w:ascii="Arial Narrow" w:hAnsi="Arial Narrow"/>
          <w:sz w:val="22"/>
          <w:szCs w:val="22"/>
        </w:rPr>
      </w:pPr>
    </w:p>
    <w:p w14:paraId="0298BB67" w14:textId="77777777" w:rsidR="001942FF" w:rsidRPr="00E67176" w:rsidRDefault="001942FF" w:rsidP="001942FF">
      <w:pPr>
        <w:jc w:val="both"/>
        <w:rPr>
          <w:rFonts w:ascii="Arial Narrow" w:hAnsi="Arial Narrow"/>
          <w:sz w:val="22"/>
          <w:szCs w:val="22"/>
        </w:rPr>
      </w:pPr>
    </w:p>
    <w:p w14:paraId="385A1FAE" w14:textId="77777777" w:rsidR="001942FF" w:rsidRPr="00E67176" w:rsidRDefault="001942FF" w:rsidP="001942FF">
      <w:pPr>
        <w:jc w:val="both"/>
        <w:rPr>
          <w:rFonts w:ascii="Arial Narrow" w:hAnsi="Arial Narrow"/>
          <w:sz w:val="22"/>
          <w:szCs w:val="22"/>
        </w:rPr>
      </w:pPr>
    </w:p>
    <w:p w14:paraId="747E3811" w14:textId="77777777" w:rsidR="001942FF" w:rsidRPr="00E67176" w:rsidRDefault="001942FF" w:rsidP="001942FF">
      <w:pPr>
        <w:jc w:val="both"/>
        <w:rPr>
          <w:rFonts w:ascii="Arial Narrow" w:hAnsi="Arial Narrow"/>
          <w:sz w:val="22"/>
          <w:szCs w:val="22"/>
        </w:rPr>
      </w:pPr>
    </w:p>
    <w:p w14:paraId="2939DD90" w14:textId="77777777" w:rsidR="001942FF" w:rsidRPr="00E67176" w:rsidRDefault="001942FF" w:rsidP="001942FF">
      <w:pPr>
        <w:jc w:val="both"/>
        <w:rPr>
          <w:rFonts w:ascii="Arial Narrow" w:hAnsi="Arial Narrow"/>
          <w:sz w:val="22"/>
          <w:szCs w:val="22"/>
        </w:rPr>
      </w:pPr>
    </w:p>
    <w:p w14:paraId="2BF59AAE" w14:textId="77777777" w:rsidR="001942FF" w:rsidRPr="00E67176" w:rsidRDefault="001942FF" w:rsidP="001942FF">
      <w:pPr>
        <w:jc w:val="both"/>
        <w:rPr>
          <w:rFonts w:ascii="Arial Narrow" w:hAnsi="Arial Narrow"/>
          <w:sz w:val="22"/>
          <w:szCs w:val="22"/>
        </w:rPr>
      </w:pPr>
    </w:p>
    <w:p w14:paraId="083BD5FD" w14:textId="77777777" w:rsidR="001942FF" w:rsidRPr="00E67176" w:rsidRDefault="001942FF" w:rsidP="001942FF">
      <w:pPr>
        <w:jc w:val="both"/>
        <w:rPr>
          <w:rFonts w:ascii="Arial Narrow" w:hAnsi="Arial Narrow"/>
          <w:sz w:val="22"/>
          <w:szCs w:val="22"/>
        </w:rPr>
      </w:pPr>
    </w:p>
    <w:p w14:paraId="7A8CF70A" w14:textId="77777777" w:rsidR="001942FF" w:rsidRPr="00E67176" w:rsidRDefault="001942FF" w:rsidP="001942FF">
      <w:pPr>
        <w:jc w:val="both"/>
        <w:rPr>
          <w:rFonts w:ascii="Arial Narrow" w:hAnsi="Arial Narrow"/>
          <w:sz w:val="22"/>
          <w:szCs w:val="22"/>
        </w:rPr>
      </w:pPr>
    </w:p>
    <w:p w14:paraId="0CEE3A50" w14:textId="77777777" w:rsidR="001942FF" w:rsidRPr="00E67176" w:rsidRDefault="001942FF" w:rsidP="001942FF">
      <w:pPr>
        <w:jc w:val="both"/>
        <w:rPr>
          <w:rFonts w:ascii="Arial Narrow" w:hAnsi="Arial Narrow"/>
          <w:sz w:val="22"/>
          <w:szCs w:val="22"/>
        </w:rPr>
      </w:pPr>
    </w:p>
    <w:p w14:paraId="2A3FD652" w14:textId="77777777" w:rsidR="001942FF" w:rsidRPr="00E67176" w:rsidRDefault="001942FF" w:rsidP="001942FF">
      <w:pPr>
        <w:jc w:val="both"/>
        <w:rPr>
          <w:rFonts w:ascii="Arial Narrow" w:hAnsi="Arial Narrow"/>
          <w:sz w:val="22"/>
          <w:szCs w:val="22"/>
        </w:rPr>
      </w:pPr>
    </w:p>
    <w:p w14:paraId="6E0DD7A9" w14:textId="77777777" w:rsidR="001942FF" w:rsidRPr="00E67176" w:rsidRDefault="001942FF" w:rsidP="001942FF">
      <w:pPr>
        <w:jc w:val="both"/>
        <w:rPr>
          <w:rFonts w:ascii="Arial Narrow" w:hAnsi="Arial Narrow"/>
          <w:sz w:val="22"/>
          <w:szCs w:val="22"/>
        </w:rPr>
      </w:pPr>
    </w:p>
    <w:p w14:paraId="2417605D" w14:textId="77777777" w:rsidR="001942FF" w:rsidRPr="00E67176" w:rsidRDefault="001942FF" w:rsidP="001942FF">
      <w:pPr>
        <w:jc w:val="both"/>
        <w:rPr>
          <w:rFonts w:ascii="Arial Narrow" w:hAnsi="Arial Narrow"/>
          <w:sz w:val="22"/>
          <w:szCs w:val="22"/>
        </w:rPr>
      </w:pPr>
    </w:p>
    <w:p w14:paraId="2FD88DE7" w14:textId="77777777" w:rsidR="001942FF" w:rsidRPr="00E67176" w:rsidRDefault="001942FF" w:rsidP="001942FF">
      <w:pPr>
        <w:jc w:val="both"/>
        <w:rPr>
          <w:rFonts w:ascii="Arial Narrow" w:hAnsi="Arial Narrow"/>
          <w:sz w:val="22"/>
          <w:szCs w:val="22"/>
        </w:rPr>
      </w:pPr>
    </w:p>
    <w:p w14:paraId="21C8A0A6" w14:textId="77777777" w:rsidR="001942FF" w:rsidRPr="00E67176" w:rsidRDefault="001942FF" w:rsidP="001942FF">
      <w:pPr>
        <w:jc w:val="both"/>
        <w:rPr>
          <w:rFonts w:ascii="Arial Narrow" w:hAnsi="Arial Narrow"/>
          <w:sz w:val="22"/>
          <w:szCs w:val="22"/>
        </w:rPr>
      </w:pPr>
    </w:p>
    <w:p w14:paraId="28C7CFF5" w14:textId="77777777" w:rsidR="001942FF" w:rsidRPr="00E67176" w:rsidRDefault="001942FF" w:rsidP="001942FF">
      <w:pPr>
        <w:jc w:val="both"/>
        <w:rPr>
          <w:rFonts w:ascii="Arial Narrow" w:hAnsi="Arial Narrow"/>
          <w:sz w:val="22"/>
          <w:szCs w:val="22"/>
        </w:rPr>
      </w:pPr>
    </w:p>
    <w:p w14:paraId="1481A0B4" w14:textId="77777777" w:rsidR="001942FF" w:rsidRPr="00E67176" w:rsidRDefault="001942FF" w:rsidP="001942FF">
      <w:pPr>
        <w:jc w:val="both"/>
        <w:rPr>
          <w:rFonts w:ascii="Arial Narrow" w:hAnsi="Arial Narrow"/>
          <w:sz w:val="22"/>
          <w:szCs w:val="22"/>
        </w:rPr>
      </w:pPr>
    </w:p>
    <w:p w14:paraId="4BFEE3CB" w14:textId="77777777" w:rsidR="001942FF" w:rsidRPr="00E67176" w:rsidRDefault="001942FF" w:rsidP="001942FF">
      <w:pPr>
        <w:jc w:val="both"/>
        <w:rPr>
          <w:rFonts w:ascii="Arial Narrow" w:hAnsi="Arial Narrow"/>
          <w:sz w:val="22"/>
          <w:szCs w:val="22"/>
        </w:rPr>
      </w:pPr>
    </w:p>
    <w:p w14:paraId="0C75CAC0" w14:textId="77777777" w:rsidR="001942FF" w:rsidRPr="00E67176" w:rsidRDefault="001942FF" w:rsidP="001942FF">
      <w:pPr>
        <w:jc w:val="both"/>
        <w:rPr>
          <w:rFonts w:ascii="Arial Narrow" w:hAnsi="Arial Narrow"/>
          <w:sz w:val="22"/>
          <w:szCs w:val="22"/>
        </w:rPr>
      </w:pPr>
    </w:p>
    <w:p w14:paraId="1DEFDFB9" w14:textId="77777777" w:rsidR="001942FF" w:rsidRPr="00E67176" w:rsidRDefault="001942FF" w:rsidP="001942FF">
      <w:pPr>
        <w:jc w:val="both"/>
        <w:rPr>
          <w:rFonts w:ascii="Arial Narrow" w:hAnsi="Arial Narrow"/>
          <w:sz w:val="22"/>
          <w:szCs w:val="22"/>
        </w:rPr>
      </w:pPr>
    </w:p>
    <w:p w14:paraId="166689FC" w14:textId="4C2D0878" w:rsidR="001942FF" w:rsidRPr="00E67176" w:rsidRDefault="001942FF" w:rsidP="001942FF">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E67176">
        <w:rPr>
          <w:rFonts w:ascii="Arial Narrow" w:hAnsi="Arial Narrow" w:cs="Arial"/>
          <w:b/>
          <w:bCs/>
          <w:iCs/>
          <w:sz w:val="22"/>
          <w:szCs w:val="22"/>
        </w:rPr>
        <w:lastRenderedPageBreak/>
        <w:t xml:space="preserve">Priloga 2    NAČRT / SPECIFIKACIJA  PREVENTIVNEGA VZDRŽEVANJA V ČASU GARANCIJSKE IN POGARANCIJSKE DOBE  </w:t>
      </w:r>
      <w:r w:rsidRPr="00523E2B">
        <w:rPr>
          <w:rFonts w:ascii="Arial Narrow" w:hAnsi="Arial Narrow" w:cs="Arial"/>
          <w:b/>
          <w:bCs/>
          <w:iCs/>
          <w:sz w:val="22"/>
          <w:szCs w:val="22"/>
        </w:rPr>
        <w:t>(TERMINSKI PLAN-</w:t>
      </w:r>
      <w:r w:rsidR="008D5FBE" w:rsidRPr="00523E2B">
        <w:rPr>
          <w:rFonts w:ascii="Arial Narrow" w:hAnsi="Arial Narrow" w:cs="Arial"/>
          <w:b/>
          <w:bCs/>
          <w:iCs/>
          <w:sz w:val="22"/>
          <w:szCs w:val="22"/>
        </w:rPr>
        <w:t>24+</w:t>
      </w:r>
      <w:r w:rsidRPr="00523E2B">
        <w:rPr>
          <w:rFonts w:ascii="Arial Narrow" w:hAnsi="Arial Narrow" w:cs="Arial"/>
          <w:b/>
          <w:bCs/>
          <w:iCs/>
          <w:sz w:val="22"/>
          <w:szCs w:val="22"/>
        </w:rPr>
        <w:t>60 MESECEV)</w:t>
      </w:r>
      <w:r w:rsidRPr="00E67176">
        <w:rPr>
          <w:rFonts w:ascii="Arial Narrow" w:hAnsi="Arial Narrow" w:cs="Arial"/>
          <w:b/>
          <w:bCs/>
          <w:iCs/>
          <w:sz w:val="22"/>
          <w:szCs w:val="22"/>
        </w:rPr>
        <w:t xml:space="preserve"> – PRILOŽI IZVAJALEC</w:t>
      </w:r>
      <w:r w:rsidRPr="00E67176">
        <w:rPr>
          <w:rFonts w:ascii="Arial Narrow" w:hAnsi="Arial Narrow" w:cs="Arial"/>
          <w:iCs/>
          <w:sz w:val="22"/>
          <w:szCs w:val="22"/>
        </w:rPr>
        <w:t xml:space="preserve">                                                   </w:t>
      </w:r>
    </w:p>
    <w:p w14:paraId="76C850DA" w14:textId="77777777" w:rsidR="001942FF" w:rsidRPr="00E67176" w:rsidRDefault="001942FF" w:rsidP="001942FF">
      <w:pPr>
        <w:jc w:val="both"/>
        <w:rPr>
          <w:rFonts w:ascii="Arial Narrow" w:hAnsi="Arial Narrow"/>
          <w:sz w:val="22"/>
          <w:szCs w:val="22"/>
          <w:highlight w:val="yellow"/>
        </w:rPr>
      </w:pPr>
    </w:p>
    <w:p w14:paraId="7DD29FE5" w14:textId="77777777" w:rsidR="001942FF" w:rsidRPr="00E67176" w:rsidRDefault="001942FF" w:rsidP="001942FF">
      <w:pPr>
        <w:rPr>
          <w:rFonts w:ascii="Arial Narrow" w:hAnsi="Arial Narrow"/>
          <w:iCs/>
          <w:sz w:val="22"/>
          <w:szCs w:val="22"/>
        </w:rPr>
      </w:pPr>
    </w:p>
    <w:p w14:paraId="144D1931" w14:textId="77777777" w:rsidR="001942FF" w:rsidRPr="00E67176" w:rsidRDefault="001942FF" w:rsidP="001942FF">
      <w:pPr>
        <w:jc w:val="both"/>
        <w:rPr>
          <w:rFonts w:ascii="Arial Narrow" w:hAnsi="Arial Narrow"/>
          <w:b/>
          <w:bCs/>
          <w:i/>
          <w:color w:val="0070C0"/>
          <w:sz w:val="22"/>
          <w:szCs w:val="22"/>
        </w:rPr>
      </w:pPr>
      <w:r w:rsidRPr="00E67176">
        <w:rPr>
          <w:rFonts w:ascii="Arial Narrow" w:hAnsi="Arial Narrow"/>
          <w:b/>
          <w:bCs/>
          <w:i/>
          <w:color w:val="0070C0"/>
          <w:sz w:val="22"/>
          <w:szCs w:val="22"/>
        </w:rPr>
        <w:t xml:space="preserve">* </w:t>
      </w:r>
      <w:r w:rsidRPr="00E67176">
        <w:rPr>
          <w:rFonts w:ascii="Arial Narrow" w:hAnsi="Arial Narrow"/>
          <w:b/>
          <w:bCs/>
          <w:sz w:val="22"/>
          <w:szCs w:val="22"/>
        </w:rPr>
        <w:t>v</w:t>
      </w:r>
      <w:r w:rsidRPr="00E67176">
        <w:rPr>
          <w:rFonts w:ascii="Arial Narrow" w:hAnsi="Arial Narrow"/>
          <w:b/>
          <w:bCs/>
          <w:i/>
          <w:sz w:val="22"/>
          <w:szCs w:val="22"/>
        </w:rPr>
        <w:t xml:space="preserve"> </w:t>
      </w:r>
      <w:r w:rsidRPr="00E67176">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6CCC3029" w14:textId="77777777" w:rsidR="001942FF" w:rsidRPr="00E67176" w:rsidRDefault="001942FF" w:rsidP="001942FF">
      <w:pPr>
        <w:rPr>
          <w:rFonts w:ascii="Arial Narrow" w:hAnsi="Arial Narrow"/>
          <w:iCs/>
          <w:sz w:val="22"/>
          <w:szCs w:val="22"/>
        </w:rPr>
      </w:pPr>
    </w:p>
    <w:p w14:paraId="70607A0C" w14:textId="77777777" w:rsidR="001942FF" w:rsidRPr="00E67176" w:rsidRDefault="001942FF" w:rsidP="001942FF">
      <w:pPr>
        <w:ind w:left="720"/>
        <w:rPr>
          <w:rFonts w:ascii="Arial Narrow" w:hAnsi="Arial Narrow"/>
          <w:iCs/>
          <w:sz w:val="22"/>
          <w:szCs w:val="22"/>
        </w:rPr>
      </w:pPr>
    </w:p>
    <w:p w14:paraId="40370097" w14:textId="77777777" w:rsidR="001942FF" w:rsidRPr="00E67176" w:rsidRDefault="001942FF" w:rsidP="001942FF">
      <w:pPr>
        <w:jc w:val="both"/>
        <w:rPr>
          <w:rFonts w:ascii="Arial Narrow" w:hAnsi="Arial Narrow"/>
          <w:sz w:val="22"/>
          <w:szCs w:val="22"/>
        </w:rPr>
      </w:pPr>
    </w:p>
    <w:p w14:paraId="191E7FCB" w14:textId="77777777" w:rsidR="001942FF" w:rsidRPr="00E67176" w:rsidRDefault="001942FF" w:rsidP="001942FF">
      <w:pPr>
        <w:rPr>
          <w:rFonts w:ascii="Arial Narrow" w:hAnsi="Arial Narrow" w:cs="Arial Unicode MS"/>
          <w:b/>
          <w:bCs/>
          <w:sz w:val="22"/>
          <w:szCs w:val="22"/>
        </w:rPr>
        <w:sectPr w:rsidR="001942FF" w:rsidRPr="00E67176" w:rsidSect="004C7550">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20" w:footer="720" w:gutter="0"/>
          <w:cols w:space="708"/>
          <w:titlePg/>
          <w:docGrid w:linePitch="326"/>
        </w:sectPr>
      </w:pPr>
    </w:p>
    <w:p w14:paraId="4219478B" w14:textId="1802984F" w:rsidR="001942FF" w:rsidRPr="00E67176" w:rsidRDefault="001942FF" w:rsidP="001942FF">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E67176">
        <w:rPr>
          <w:rFonts w:ascii="Arial Narrow" w:hAnsi="Arial Narrow" w:cs="Arial"/>
          <w:b/>
          <w:bCs/>
          <w:iCs/>
          <w:sz w:val="22"/>
          <w:szCs w:val="22"/>
        </w:rPr>
        <w:lastRenderedPageBreak/>
        <w:t xml:space="preserve">Priloga 3                                                           </w:t>
      </w:r>
      <w:r w:rsidR="00E67176">
        <w:rPr>
          <w:rFonts w:ascii="Arial Narrow" w:hAnsi="Arial Narrow" w:cs="Arial"/>
          <w:b/>
          <w:bCs/>
          <w:iCs/>
          <w:sz w:val="22"/>
          <w:szCs w:val="22"/>
        </w:rPr>
        <w:t xml:space="preserve">                      </w:t>
      </w:r>
      <w:r w:rsidRPr="00E67176">
        <w:rPr>
          <w:rFonts w:ascii="Arial Narrow" w:hAnsi="Arial Narrow" w:cs="Arial"/>
          <w:b/>
          <w:bCs/>
          <w:iCs/>
          <w:sz w:val="22"/>
          <w:szCs w:val="22"/>
        </w:rPr>
        <w:t xml:space="preserve"> CENIK POTROŠNEGA MATERIALA IN REZERVIH DELOV  </w:t>
      </w:r>
    </w:p>
    <w:p w14:paraId="5EDA6D32" w14:textId="77777777" w:rsidR="001942FF" w:rsidRPr="00E67176" w:rsidRDefault="001942FF" w:rsidP="001942FF">
      <w:pPr>
        <w:jc w:val="both"/>
        <w:rPr>
          <w:rFonts w:ascii="Arial Narrow" w:hAnsi="Arial Narrow"/>
          <w:sz w:val="22"/>
          <w:szCs w:val="22"/>
        </w:rPr>
      </w:pPr>
    </w:p>
    <w:p w14:paraId="7C9BFEDD" w14:textId="77777777" w:rsidR="001942FF" w:rsidRPr="00E67176" w:rsidRDefault="001942FF" w:rsidP="001942FF">
      <w:pPr>
        <w:rPr>
          <w:rFonts w:ascii="Arial Narrow" w:hAnsi="Arial Narrow"/>
          <w:sz w:val="22"/>
          <w:szCs w:val="22"/>
        </w:rPr>
      </w:pPr>
      <w:r w:rsidRPr="00E67176">
        <w:rPr>
          <w:rFonts w:ascii="Arial Narrow" w:hAnsi="Arial Narrow"/>
          <w:sz w:val="22"/>
          <w:szCs w:val="22"/>
        </w:rPr>
        <w:t>Izvajalec priloži cenik potrošnega materiala in rezervnih delov (razvidne morajo biti kataloške številke, naziv potrošnega materiala oziroma rezervnega dela,  vrednost v EUR brez DDV in  z DDV).</w:t>
      </w:r>
    </w:p>
    <w:p w14:paraId="078D4D1D" w14:textId="77777777" w:rsidR="001942FF" w:rsidRPr="00E67176" w:rsidRDefault="001942FF" w:rsidP="001942FF">
      <w:pPr>
        <w:rPr>
          <w:rFonts w:ascii="Arial Narrow" w:hAnsi="Arial Narrow"/>
          <w:sz w:val="22"/>
          <w:szCs w:val="22"/>
        </w:rPr>
      </w:pPr>
    </w:p>
    <w:p w14:paraId="52D40981" w14:textId="77777777" w:rsidR="001942FF" w:rsidRPr="00E67176" w:rsidRDefault="001942FF" w:rsidP="001942FF">
      <w:pPr>
        <w:rPr>
          <w:rFonts w:ascii="Arial Narrow" w:hAnsi="Arial Narrow"/>
          <w:sz w:val="22"/>
          <w:szCs w:val="22"/>
        </w:rPr>
      </w:pPr>
    </w:p>
    <w:p w14:paraId="2B7D8E01" w14:textId="77777777" w:rsidR="001942FF" w:rsidRPr="00E67176" w:rsidRDefault="001942FF" w:rsidP="001942FF">
      <w:pPr>
        <w:rPr>
          <w:rFonts w:ascii="Arial Narrow" w:hAnsi="Arial Narrow"/>
          <w:sz w:val="22"/>
          <w:szCs w:val="22"/>
        </w:rPr>
      </w:pPr>
    </w:p>
    <w:p w14:paraId="0ABD84AC" w14:textId="77777777" w:rsidR="001942FF" w:rsidRPr="00E67176" w:rsidRDefault="001942FF" w:rsidP="001942FF">
      <w:pPr>
        <w:rPr>
          <w:rFonts w:ascii="Arial Narrow" w:hAnsi="Arial Narrow"/>
          <w:sz w:val="22"/>
          <w:szCs w:val="22"/>
        </w:rPr>
      </w:pPr>
    </w:p>
    <w:p w14:paraId="239778D4" w14:textId="77777777" w:rsidR="001942FF" w:rsidRPr="00E67176" w:rsidRDefault="001942FF" w:rsidP="001942FF">
      <w:pPr>
        <w:rPr>
          <w:rFonts w:ascii="Arial Narrow" w:hAnsi="Arial Narrow"/>
          <w:sz w:val="22"/>
          <w:szCs w:val="22"/>
        </w:rPr>
      </w:pPr>
    </w:p>
    <w:p w14:paraId="0503154A" w14:textId="77777777" w:rsidR="001942FF" w:rsidRPr="00E67176" w:rsidRDefault="001942FF" w:rsidP="001942FF">
      <w:pPr>
        <w:rPr>
          <w:rFonts w:ascii="Arial Narrow" w:hAnsi="Arial Narrow"/>
          <w:sz w:val="22"/>
          <w:szCs w:val="22"/>
        </w:rPr>
      </w:pPr>
    </w:p>
    <w:p w14:paraId="62547B2B" w14:textId="77777777" w:rsidR="001942FF" w:rsidRPr="00E67176" w:rsidRDefault="001942FF" w:rsidP="001942FF">
      <w:pPr>
        <w:rPr>
          <w:rFonts w:ascii="Arial Narrow" w:hAnsi="Arial Narrow"/>
          <w:sz w:val="22"/>
          <w:szCs w:val="22"/>
        </w:rPr>
      </w:pPr>
    </w:p>
    <w:p w14:paraId="5E05FECE" w14:textId="77777777" w:rsidR="001942FF" w:rsidRPr="00E67176" w:rsidRDefault="001942FF" w:rsidP="001942FF">
      <w:pPr>
        <w:rPr>
          <w:rFonts w:ascii="Arial Narrow" w:hAnsi="Arial Narrow"/>
          <w:sz w:val="22"/>
          <w:szCs w:val="22"/>
        </w:rPr>
      </w:pPr>
    </w:p>
    <w:p w14:paraId="270D0B0A" w14:textId="77777777" w:rsidR="001942FF" w:rsidRPr="00E67176" w:rsidRDefault="001942FF" w:rsidP="001942FF">
      <w:pPr>
        <w:rPr>
          <w:rFonts w:ascii="Arial Narrow" w:hAnsi="Arial Narrow"/>
          <w:sz w:val="22"/>
          <w:szCs w:val="22"/>
        </w:rPr>
      </w:pPr>
    </w:p>
    <w:p w14:paraId="3A6D4F2E" w14:textId="77777777" w:rsidR="001942FF" w:rsidRPr="00E67176" w:rsidRDefault="001942FF" w:rsidP="001942FF">
      <w:pPr>
        <w:rPr>
          <w:rFonts w:ascii="Arial Narrow" w:hAnsi="Arial Narrow"/>
          <w:sz w:val="22"/>
          <w:szCs w:val="22"/>
        </w:rPr>
      </w:pPr>
    </w:p>
    <w:p w14:paraId="0E837BAB" w14:textId="77777777" w:rsidR="001942FF" w:rsidRPr="00E67176" w:rsidRDefault="001942FF" w:rsidP="001942FF">
      <w:pPr>
        <w:rPr>
          <w:rFonts w:ascii="Arial Narrow" w:hAnsi="Arial Narrow"/>
          <w:sz w:val="22"/>
          <w:szCs w:val="22"/>
        </w:rPr>
      </w:pPr>
    </w:p>
    <w:p w14:paraId="652C0E6F" w14:textId="77777777" w:rsidR="001942FF" w:rsidRPr="00E67176" w:rsidRDefault="001942FF" w:rsidP="001942FF">
      <w:pPr>
        <w:rPr>
          <w:rFonts w:ascii="Arial Narrow" w:hAnsi="Arial Narrow"/>
          <w:sz w:val="22"/>
          <w:szCs w:val="22"/>
        </w:rPr>
      </w:pPr>
    </w:p>
    <w:p w14:paraId="6632A4D2" w14:textId="77777777" w:rsidR="001942FF" w:rsidRPr="00E67176" w:rsidRDefault="001942FF" w:rsidP="001942FF">
      <w:pPr>
        <w:rPr>
          <w:rFonts w:ascii="Arial Narrow" w:hAnsi="Arial Narrow"/>
          <w:sz w:val="22"/>
          <w:szCs w:val="22"/>
        </w:rPr>
      </w:pPr>
    </w:p>
    <w:p w14:paraId="3FE9E6BA" w14:textId="77777777" w:rsidR="001942FF" w:rsidRPr="00E67176" w:rsidRDefault="001942FF" w:rsidP="001942FF">
      <w:pPr>
        <w:rPr>
          <w:rFonts w:ascii="Arial Narrow" w:hAnsi="Arial Narrow"/>
          <w:sz w:val="22"/>
          <w:szCs w:val="22"/>
        </w:rPr>
      </w:pPr>
    </w:p>
    <w:p w14:paraId="0B4550A1" w14:textId="77777777" w:rsidR="001942FF" w:rsidRPr="00E67176" w:rsidRDefault="001942FF" w:rsidP="001942FF">
      <w:pPr>
        <w:rPr>
          <w:rFonts w:ascii="Arial Narrow" w:hAnsi="Arial Narrow"/>
          <w:sz w:val="22"/>
          <w:szCs w:val="22"/>
        </w:rPr>
      </w:pPr>
    </w:p>
    <w:p w14:paraId="7D32E8E8" w14:textId="77777777" w:rsidR="001942FF" w:rsidRPr="00E67176" w:rsidRDefault="001942FF" w:rsidP="001942FF">
      <w:pPr>
        <w:rPr>
          <w:rFonts w:ascii="Arial Narrow" w:hAnsi="Arial Narrow"/>
          <w:sz w:val="22"/>
          <w:szCs w:val="22"/>
        </w:rPr>
      </w:pPr>
    </w:p>
    <w:p w14:paraId="251E03DE" w14:textId="77777777" w:rsidR="001942FF" w:rsidRPr="00E67176" w:rsidRDefault="001942FF" w:rsidP="001942FF">
      <w:pPr>
        <w:rPr>
          <w:rFonts w:ascii="Arial Narrow" w:hAnsi="Arial Narrow"/>
          <w:sz w:val="22"/>
          <w:szCs w:val="22"/>
        </w:rPr>
      </w:pPr>
    </w:p>
    <w:p w14:paraId="0B873198" w14:textId="77777777" w:rsidR="001942FF" w:rsidRPr="00E67176" w:rsidRDefault="001942FF" w:rsidP="001942FF">
      <w:pPr>
        <w:rPr>
          <w:rFonts w:ascii="Arial Narrow" w:hAnsi="Arial Narrow"/>
          <w:sz w:val="22"/>
          <w:szCs w:val="22"/>
        </w:rPr>
      </w:pPr>
    </w:p>
    <w:p w14:paraId="5C8654CE" w14:textId="77777777" w:rsidR="001942FF" w:rsidRPr="00E67176" w:rsidRDefault="001942FF" w:rsidP="001942FF">
      <w:pPr>
        <w:rPr>
          <w:rFonts w:ascii="Arial Narrow" w:hAnsi="Arial Narrow"/>
          <w:sz w:val="22"/>
          <w:szCs w:val="22"/>
        </w:rPr>
      </w:pPr>
    </w:p>
    <w:p w14:paraId="287052B5" w14:textId="77777777" w:rsidR="001942FF" w:rsidRPr="00E67176" w:rsidRDefault="001942FF" w:rsidP="001942FF">
      <w:pPr>
        <w:rPr>
          <w:rFonts w:ascii="Arial Narrow" w:hAnsi="Arial Narrow"/>
          <w:sz w:val="22"/>
          <w:szCs w:val="22"/>
        </w:rPr>
      </w:pPr>
    </w:p>
    <w:p w14:paraId="7821A47F" w14:textId="77777777" w:rsidR="001942FF" w:rsidRPr="00E67176" w:rsidRDefault="001942FF" w:rsidP="001942FF">
      <w:pPr>
        <w:rPr>
          <w:rFonts w:ascii="Arial Narrow" w:hAnsi="Arial Narrow"/>
          <w:sz w:val="22"/>
          <w:szCs w:val="22"/>
        </w:rPr>
      </w:pPr>
    </w:p>
    <w:p w14:paraId="3DB08590" w14:textId="77777777" w:rsidR="001942FF" w:rsidRPr="00E67176" w:rsidRDefault="001942FF" w:rsidP="001942FF">
      <w:pPr>
        <w:rPr>
          <w:rFonts w:ascii="Arial Narrow" w:hAnsi="Arial Narrow"/>
          <w:sz w:val="22"/>
          <w:szCs w:val="22"/>
        </w:rPr>
      </w:pPr>
    </w:p>
    <w:p w14:paraId="3800AEAB" w14:textId="77777777" w:rsidR="001942FF" w:rsidRPr="00E67176" w:rsidRDefault="001942FF" w:rsidP="001942FF">
      <w:pPr>
        <w:rPr>
          <w:rFonts w:ascii="Arial Narrow" w:hAnsi="Arial Narrow"/>
          <w:sz w:val="22"/>
          <w:szCs w:val="22"/>
        </w:rPr>
      </w:pPr>
    </w:p>
    <w:p w14:paraId="0D39A94C" w14:textId="77777777" w:rsidR="001942FF" w:rsidRPr="00E67176" w:rsidRDefault="001942FF" w:rsidP="001942FF">
      <w:pPr>
        <w:rPr>
          <w:rFonts w:ascii="Arial Narrow" w:hAnsi="Arial Narrow"/>
          <w:sz w:val="22"/>
          <w:szCs w:val="22"/>
        </w:rPr>
      </w:pPr>
    </w:p>
    <w:p w14:paraId="78206D8C" w14:textId="77777777" w:rsidR="001942FF" w:rsidRPr="00E67176" w:rsidRDefault="001942FF" w:rsidP="001942FF">
      <w:pPr>
        <w:rPr>
          <w:rFonts w:ascii="Arial Narrow" w:hAnsi="Arial Narrow"/>
          <w:sz w:val="22"/>
          <w:szCs w:val="22"/>
        </w:rPr>
      </w:pPr>
    </w:p>
    <w:p w14:paraId="0F1782C2" w14:textId="77777777" w:rsidR="001942FF" w:rsidRPr="00E67176" w:rsidRDefault="001942FF" w:rsidP="001942FF">
      <w:pPr>
        <w:rPr>
          <w:rFonts w:ascii="Arial Narrow" w:hAnsi="Arial Narrow"/>
          <w:sz w:val="22"/>
          <w:szCs w:val="22"/>
        </w:rPr>
      </w:pPr>
    </w:p>
    <w:p w14:paraId="13FFF95D" w14:textId="77777777" w:rsidR="001942FF" w:rsidRPr="00E67176" w:rsidRDefault="001942FF" w:rsidP="001942FF">
      <w:pPr>
        <w:rPr>
          <w:rFonts w:ascii="Arial Narrow" w:hAnsi="Arial Narrow"/>
          <w:sz w:val="22"/>
          <w:szCs w:val="22"/>
        </w:rPr>
      </w:pPr>
    </w:p>
    <w:p w14:paraId="5E0E10B1" w14:textId="77777777" w:rsidR="001942FF" w:rsidRPr="00E67176" w:rsidRDefault="001942FF" w:rsidP="001942FF">
      <w:pPr>
        <w:rPr>
          <w:rFonts w:ascii="Arial Narrow" w:hAnsi="Arial Narrow"/>
          <w:sz w:val="22"/>
          <w:szCs w:val="22"/>
        </w:rPr>
      </w:pPr>
    </w:p>
    <w:p w14:paraId="5CA34112" w14:textId="77777777" w:rsidR="001942FF" w:rsidRPr="00E67176" w:rsidRDefault="001942FF" w:rsidP="001942FF">
      <w:pPr>
        <w:rPr>
          <w:rFonts w:ascii="Arial Narrow" w:hAnsi="Arial Narrow"/>
          <w:sz w:val="22"/>
          <w:szCs w:val="22"/>
        </w:rPr>
      </w:pPr>
    </w:p>
    <w:p w14:paraId="7E044985" w14:textId="77777777" w:rsidR="001942FF" w:rsidRPr="00E67176" w:rsidRDefault="001942FF" w:rsidP="001942FF">
      <w:pPr>
        <w:rPr>
          <w:rFonts w:ascii="Arial Narrow" w:hAnsi="Arial Narrow"/>
          <w:sz w:val="22"/>
          <w:szCs w:val="22"/>
        </w:rPr>
      </w:pPr>
    </w:p>
    <w:p w14:paraId="0585686F" w14:textId="77777777" w:rsidR="001942FF" w:rsidRPr="00E67176" w:rsidRDefault="001942FF" w:rsidP="001942FF">
      <w:pPr>
        <w:rPr>
          <w:rFonts w:ascii="Arial Narrow" w:hAnsi="Arial Narrow"/>
          <w:sz w:val="22"/>
          <w:szCs w:val="22"/>
        </w:rPr>
      </w:pPr>
    </w:p>
    <w:p w14:paraId="6A041A33" w14:textId="77777777" w:rsidR="001942FF" w:rsidRPr="00E67176" w:rsidRDefault="001942FF" w:rsidP="001942FF">
      <w:pPr>
        <w:rPr>
          <w:rFonts w:ascii="Arial Narrow" w:hAnsi="Arial Narrow"/>
          <w:sz w:val="22"/>
          <w:szCs w:val="22"/>
        </w:rPr>
      </w:pPr>
    </w:p>
    <w:p w14:paraId="3A6E195A" w14:textId="77777777" w:rsidR="001942FF" w:rsidRPr="00E67176" w:rsidRDefault="001942FF" w:rsidP="001942FF">
      <w:pPr>
        <w:rPr>
          <w:rFonts w:ascii="Arial Narrow" w:hAnsi="Arial Narrow"/>
          <w:sz w:val="22"/>
          <w:szCs w:val="22"/>
        </w:rPr>
      </w:pPr>
    </w:p>
    <w:p w14:paraId="2CCF7115" w14:textId="77777777" w:rsidR="001942FF" w:rsidRPr="00E67176" w:rsidRDefault="001942FF" w:rsidP="001942FF">
      <w:pPr>
        <w:rPr>
          <w:rFonts w:ascii="Arial Narrow" w:hAnsi="Arial Narrow"/>
          <w:sz w:val="22"/>
          <w:szCs w:val="22"/>
        </w:rPr>
      </w:pPr>
    </w:p>
    <w:p w14:paraId="2D31EEDF" w14:textId="77777777" w:rsidR="001942FF" w:rsidRPr="00E67176" w:rsidRDefault="001942FF" w:rsidP="001942FF">
      <w:pPr>
        <w:rPr>
          <w:rFonts w:ascii="Arial Narrow" w:hAnsi="Arial Narrow"/>
          <w:sz w:val="22"/>
          <w:szCs w:val="22"/>
        </w:rPr>
      </w:pPr>
    </w:p>
    <w:p w14:paraId="6FA5BC59" w14:textId="77777777" w:rsidR="001942FF" w:rsidRPr="00E67176" w:rsidRDefault="001942FF" w:rsidP="001942FF">
      <w:pPr>
        <w:rPr>
          <w:rFonts w:ascii="Arial Narrow" w:hAnsi="Arial Narrow"/>
          <w:sz w:val="22"/>
          <w:szCs w:val="22"/>
        </w:rPr>
      </w:pPr>
    </w:p>
    <w:p w14:paraId="44378C48" w14:textId="77777777" w:rsidR="001942FF" w:rsidRPr="00E67176" w:rsidRDefault="001942FF" w:rsidP="001942FF">
      <w:pPr>
        <w:rPr>
          <w:rFonts w:ascii="Arial Narrow" w:hAnsi="Arial Narrow"/>
          <w:sz w:val="22"/>
          <w:szCs w:val="22"/>
        </w:rPr>
      </w:pPr>
    </w:p>
    <w:p w14:paraId="220D7A01" w14:textId="77777777" w:rsidR="001942FF" w:rsidRPr="00E67176" w:rsidRDefault="001942FF" w:rsidP="001942FF">
      <w:pPr>
        <w:rPr>
          <w:rFonts w:ascii="Arial Narrow" w:hAnsi="Arial Narrow"/>
          <w:sz w:val="22"/>
          <w:szCs w:val="22"/>
        </w:rPr>
      </w:pPr>
    </w:p>
    <w:p w14:paraId="7A0E35A7" w14:textId="77777777" w:rsidR="001942FF" w:rsidRPr="00E67176" w:rsidRDefault="001942FF" w:rsidP="001942FF">
      <w:pPr>
        <w:rPr>
          <w:rFonts w:ascii="Arial Narrow" w:hAnsi="Arial Narrow"/>
          <w:sz w:val="22"/>
          <w:szCs w:val="22"/>
        </w:rPr>
      </w:pPr>
    </w:p>
    <w:p w14:paraId="0E2D37D7" w14:textId="77777777" w:rsidR="001942FF" w:rsidRPr="00E67176" w:rsidRDefault="001942FF" w:rsidP="001942FF">
      <w:pPr>
        <w:rPr>
          <w:rFonts w:ascii="Arial Narrow" w:hAnsi="Arial Narrow"/>
          <w:sz w:val="22"/>
          <w:szCs w:val="22"/>
        </w:rPr>
      </w:pPr>
    </w:p>
    <w:p w14:paraId="77C3E36E" w14:textId="77777777" w:rsidR="001942FF" w:rsidRPr="00E67176" w:rsidRDefault="001942FF" w:rsidP="001942FF">
      <w:pPr>
        <w:rPr>
          <w:rFonts w:ascii="Arial Narrow" w:hAnsi="Arial Narrow"/>
          <w:sz w:val="22"/>
          <w:szCs w:val="22"/>
        </w:rPr>
      </w:pPr>
    </w:p>
    <w:p w14:paraId="30F8F93C" w14:textId="77777777" w:rsidR="001942FF" w:rsidRPr="00E67176" w:rsidRDefault="001942FF" w:rsidP="001942FF">
      <w:pPr>
        <w:rPr>
          <w:rFonts w:ascii="Arial Narrow" w:hAnsi="Arial Narrow"/>
          <w:sz w:val="22"/>
          <w:szCs w:val="22"/>
        </w:rPr>
      </w:pPr>
    </w:p>
    <w:p w14:paraId="5A7E3974" w14:textId="77777777" w:rsidR="001942FF" w:rsidRPr="00E67176" w:rsidRDefault="001942FF" w:rsidP="001942FF">
      <w:pPr>
        <w:rPr>
          <w:rFonts w:ascii="Arial Narrow" w:hAnsi="Arial Narrow"/>
          <w:sz w:val="22"/>
          <w:szCs w:val="22"/>
        </w:rPr>
      </w:pPr>
    </w:p>
    <w:p w14:paraId="376EFBFF" w14:textId="77777777" w:rsidR="001942FF" w:rsidRPr="00E67176" w:rsidRDefault="001942FF" w:rsidP="001942FF">
      <w:pPr>
        <w:rPr>
          <w:rFonts w:ascii="Arial Narrow" w:hAnsi="Arial Narrow"/>
          <w:sz w:val="22"/>
          <w:szCs w:val="22"/>
        </w:rPr>
      </w:pPr>
    </w:p>
    <w:p w14:paraId="37C62BD8" w14:textId="77777777" w:rsidR="001942FF" w:rsidRPr="00E67176" w:rsidRDefault="001942FF" w:rsidP="001942FF">
      <w:pPr>
        <w:rPr>
          <w:rFonts w:ascii="Arial Narrow" w:hAnsi="Arial Narrow"/>
          <w:sz w:val="22"/>
          <w:szCs w:val="22"/>
        </w:rPr>
      </w:pPr>
    </w:p>
    <w:p w14:paraId="488CDEE0" w14:textId="77777777" w:rsidR="001942FF" w:rsidRPr="00E67176" w:rsidRDefault="001942FF" w:rsidP="001942FF">
      <w:pPr>
        <w:rPr>
          <w:rFonts w:ascii="Arial Narrow" w:hAnsi="Arial Narrow"/>
          <w:sz w:val="22"/>
          <w:szCs w:val="22"/>
        </w:rPr>
      </w:pPr>
    </w:p>
    <w:p w14:paraId="5F4F164F" w14:textId="77777777" w:rsidR="001942FF" w:rsidRPr="00E67176" w:rsidRDefault="001942FF" w:rsidP="001942FF">
      <w:pPr>
        <w:rPr>
          <w:rFonts w:ascii="Arial Narrow" w:hAnsi="Arial Narrow"/>
          <w:sz w:val="22"/>
          <w:szCs w:val="22"/>
        </w:rPr>
      </w:pPr>
    </w:p>
    <w:p w14:paraId="6CEA928F" w14:textId="77777777" w:rsidR="001942FF" w:rsidRPr="00E67176" w:rsidRDefault="001942FF" w:rsidP="001942FF">
      <w:pPr>
        <w:rPr>
          <w:rFonts w:ascii="Arial Narrow" w:hAnsi="Arial Narrow" w:cs="Arial"/>
          <w:b/>
          <w:sz w:val="22"/>
          <w:szCs w:val="22"/>
        </w:rPr>
      </w:pPr>
    </w:p>
    <w:p w14:paraId="0C75D518" w14:textId="63531E50" w:rsidR="001942FF" w:rsidRPr="00E67176" w:rsidRDefault="001942FF" w:rsidP="00E57AC6">
      <w:pPr>
        <w:jc w:val="both"/>
        <w:rPr>
          <w:rFonts w:ascii="Arial Narrow" w:hAnsi="Arial Narrow" w:cs="Arial"/>
          <w:b/>
          <w:sz w:val="22"/>
          <w:szCs w:val="22"/>
        </w:rPr>
      </w:pPr>
    </w:p>
    <w:sectPr w:rsidR="001942FF" w:rsidRPr="00E67176" w:rsidSect="00160694">
      <w:headerReference w:type="default" r:id="rId16"/>
      <w:footerReference w:type="default" r:id="rId17"/>
      <w:headerReference w:type="first" r:id="rId18"/>
      <w:footerReference w:type="first" r:id="rId19"/>
      <w:pgSz w:w="11906" w:h="16838" w:code="9"/>
      <w:pgMar w:top="1701" w:right="1021" w:bottom="851" w:left="1021" w:header="567"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C81DF" w14:textId="77777777" w:rsidR="009220EA" w:rsidRDefault="009220EA">
      <w:r>
        <w:separator/>
      </w:r>
    </w:p>
  </w:endnote>
  <w:endnote w:type="continuationSeparator" w:id="0">
    <w:p w14:paraId="60B7E47D" w14:textId="77777777" w:rsidR="009220EA" w:rsidRDefault="00922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548F" w14:textId="77777777" w:rsidR="00A17299" w:rsidRDefault="00A1729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57873" w14:textId="54533C88" w:rsidR="00E12084" w:rsidRDefault="00E12084">
    <w:pPr>
      <w:pStyle w:val="Noga"/>
      <w:jc w:val="center"/>
    </w:pPr>
  </w:p>
  <w:p w14:paraId="32EAC166" w14:textId="77777777" w:rsidR="00E12084" w:rsidRDefault="00E1208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696EF" w14:textId="77777777" w:rsidR="00E12084" w:rsidRDefault="00E12084">
    <w:pPr>
      <w:pStyle w:val="Noga"/>
      <w:jc w:val="center"/>
    </w:pPr>
  </w:p>
  <w:p w14:paraId="02992F43" w14:textId="77777777" w:rsidR="00E12084" w:rsidRDefault="00E12084">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614ADC51" w14:textId="77777777" w:rsidR="00E12084" w:rsidRPr="00936DB7" w:rsidRDefault="00E12084">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58</w:t>
        </w:r>
        <w:r w:rsidRPr="00936DB7">
          <w:rPr>
            <w:rFonts w:ascii="Arial Narrow" w:hAnsi="Arial Narrow"/>
          </w:rPr>
          <w:fldChar w:fldCharType="end"/>
        </w:r>
      </w:p>
    </w:sdtContent>
  </w:sdt>
  <w:p w14:paraId="0FF2FA5A" w14:textId="77777777" w:rsidR="00E12084" w:rsidRDefault="00E12084">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1CB36" w14:textId="77777777" w:rsidR="00E12084" w:rsidRDefault="00E12084" w:rsidP="005371E3">
    <w:pPr>
      <w:jc w:val="right"/>
      <w:rPr>
        <w:rFonts w:ascii="Arial Narrow" w:hAnsi="Arial Narrow"/>
        <w:color w:val="365F91" w:themeColor="accent1" w:themeShade="BF"/>
        <w:sz w:val="15"/>
        <w:szCs w:val="15"/>
      </w:rPr>
    </w:pPr>
  </w:p>
  <w:p w14:paraId="3E1DD984" w14:textId="6F8048F1" w:rsidR="00E12084" w:rsidRPr="0091570E" w:rsidRDefault="00E12084" w:rsidP="005371E3">
    <w:pPr>
      <w:jc w:val="right"/>
    </w:pPr>
    <w:bookmarkStart w:id="2" w:name="_GoBack"/>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63C53" w14:textId="77777777" w:rsidR="009220EA" w:rsidRDefault="009220EA">
      <w:r>
        <w:separator/>
      </w:r>
    </w:p>
  </w:footnote>
  <w:footnote w:type="continuationSeparator" w:id="0">
    <w:p w14:paraId="6E28AF9E" w14:textId="77777777" w:rsidR="009220EA" w:rsidRDefault="00922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A6AA1" w14:textId="77777777" w:rsidR="00A17299" w:rsidRDefault="00A1729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E4162" w14:textId="77777777" w:rsidR="00A17299" w:rsidRDefault="00A1729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0D60F" w14:textId="77777777" w:rsidR="00A17299" w:rsidRDefault="00A1729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25C4D" w14:textId="4404E322" w:rsidR="00E12084" w:rsidRDefault="00E12084" w:rsidP="005371E3">
    <w:pP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73656" w14:textId="470AFCC4" w:rsidR="00E12084" w:rsidRDefault="00E12084" w:rsidP="00B06D1F">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A0239F"/>
    <w:multiLevelType w:val="hybridMultilevel"/>
    <w:tmpl w:val="8A44FB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0D5B0809"/>
    <w:multiLevelType w:val="hybridMultilevel"/>
    <w:tmpl w:val="C12C4F72"/>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C844AE"/>
    <w:multiLevelType w:val="hybridMultilevel"/>
    <w:tmpl w:val="96E8DCE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EE676B"/>
    <w:multiLevelType w:val="multilevel"/>
    <w:tmpl w:val="3CBC52E4"/>
    <w:lvl w:ilvl="0">
      <w:start w:val="4"/>
      <w:numFmt w:val="decimal"/>
      <w:lvlText w:val="%1.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C67E81"/>
    <w:multiLevelType w:val="multilevel"/>
    <w:tmpl w:val="FD04486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B8C753C"/>
    <w:multiLevelType w:val="hybridMultilevel"/>
    <w:tmpl w:val="B336D5F8"/>
    <w:lvl w:ilvl="0" w:tplc="04240003">
      <w:start w:val="1"/>
      <w:numFmt w:val="bullet"/>
      <w:lvlText w:val="o"/>
      <w:lvlJc w:val="left"/>
      <w:pPr>
        <w:ind w:left="1364" w:hanging="360"/>
      </w:pPr>
      <w:rPr>
        <w:rFonts w:ascii="Courier New" w:hAnsi="Courier New" w:cs="Courier New"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13"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BF95DA4"/>
    <w:multiLevelType w:val="hybridMultilevel"/>
    <w:tmpl w:val="B1E2A234"/>
    <w:lvl w:ilvl="0" w:tplc="04240019">
      <w:start w:val="1"/>
      <w:numFmt w:val="lowerLetter"/>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7" w15:restartNumberingAfterBreak="0">
    <w:nsid w:val="21992071"/>
    <w:multiLevelType w:val="multilevel"/>
    <w:tmpl w:val="A2D41F04"/>
    <w:lvl w:ilvl="0">
      <w:start w:val="12"/>
      <w:numFmt w:val="decimal"/>
      <w:lvlText w:val="%1."/>
      <w:lvlJc w:val="left"/>
      <w:pPr>
        <w:ind w:left="405" w:hanging="405"/>
      </w:pPr>
      <w:rPr>
        <w:rFonts w:hint="default"/>
      </w:rPr>
    </w:lvl>
    <w:lvl w:ilvl="1">
      <w:start w:val="2"/>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8"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2502056C"/>
    <w:multiLevelType w:val="multilevel"/>
    <w:tmpl w:val="D578DE6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6996E7A"/>
    <w:multiLevelType w:val="hybridMultilevel"/>
    <w:tmpl w:val="1D581E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425A82"/>
    <w:multiLevelType w:val="multilevel"/>
    <w:tmpl w:val="DCD80C18"/>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27F9386F"/>
    <w:multiLevelType w:val="hybridMultilevel"/>
    <w:tmpl w:val="83B06D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1" w15:restartNumberingAfterBreak="0">
    <w:nsid w:val="37F907AE"/>
    <w:multiLevelType w:val="multilevel"/>
    <w:tmpl w:val="F6F6CA8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8ED1E1C"/>
    <w:multiLevelType w:val="multilevel"/>
    <w:tmpl w:val="503C68B8"/>
    <w:lvl w:ilvl="0">
      <w:start w:val="7"/>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3" w15:restartNumberingAfterBreak="0">
    <w:nsid w:val="3A732033"/>
    <w:multiLevelType w:val="hybridMultilevel"/>
    <w:tmpl w:val="DA56AC98"/>
    <w:lvl w:ilvl="0" w:tplc="106A298E">
      <w:numFmt w:val="bullet"/>
      <w:lvlText w:val="-"/>
      <w:lvlJc w:val="left"/>
      <w:pPr>
        <w:ind w:left="1069" w:hanging="360"/>
      </w:pPr>
      <w:rPr>
        <w:rFonts w:ascii="Times New Roman" w:eastAsia="Times New Roman" w:hAnsi="Times New Roman" w:cs="Times New Roman"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4"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423C6A"/>
    <w:multiLevelType w:val="multilevel"/>
    <w:tmpl w:val="BE9C08BC"/>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7"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A295B66"/>
    <w:multiLevelType w:val="multilevel"/>
    <w:tmpl w:val="BD702094"/>
    <w:lvl w:ilvl="0">
      <w:start w:val="7"/>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1"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2" w15:restartNumberingAfterBreak="0">
    <w:nsid w:val="4A880AB8"/>
    <w:multiLevelType w:val="multilevel"/>
    <w:tmpl w:val="AE4408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4CEC2C6D"/>
    <w:multiLevelType w:val="hybridMultilevel"/>
    <w:tmpl w:val="F620EED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7"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555A2976"/>
    <w:multiLevelType w:val="hybridMultilevel"/>
    <w:tmpl w:val="9E5221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6827ADD"/>
    <w:multiLevelType w:val="multilevel"/>
    <w:tmpl w:val="103894B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ABC3A0D"/>
    <w:multiLevelType w:val="multilevel"/>
    <w:tmpl w:val="93DAAE52"/>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5DC46EAD"/>
    <w:multiLevelType w:val="hybridMultilevel"/>
    <w:tmpl w:val="08C6FAA0"/>
    <w:lvl w:ilvl="0" w:tplc="A942CEB0">
      <w:start w:val="1"/>
      <w:numFmt w:val="lowerLetter"/>
      <w:lvlText w:val="%1)"/>
      <w:lvlJc w:val="left"/>
      <w:pPr>
        <w:ind w:left="644"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DE72009"/>
    <w:multiLevelType w:val="multilevel"/>
    <w:tmpl w:val="8862AB88"/>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6" w15:restartNumberingAfterBreak="0">
    <w:nsid w:val="60781D7D"/>
    <w:multiLevelType w:val="hybridMultilevel"/>
    <w:tmpl w:val="FE267C0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1164591"/>
    <w:multiLevelType w:val="hybridMultilevel"/>
    <w:tmpl w:val="CA6038FC"/>
    <w:lvl w:ilvl="0" w:tplc="04240003">
      <w:start w:val="1"/>
      <w:numFmt w:val="bullet"/>
      <w:lvlText w:val="o"/>
      <w:lvlJc w:val="left"/>
      <w:pPr>
        <w:ind w:left="1364" w:hanging="360"/>
      </w:pPr>
      <w:rPr>
        <w:rFonts w:ascii="Courier New" w:hAnsi="Courier New" w:cs="Courier New"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58"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70043DF"/>
    <w:multiLevelType w:val="hybridMultilevel"/>
    <w:tmpl w:val="70C24E1A"/>
    <w:lvl w:ilvl="0" w:tplc="C04A4FC8">
      <w:start w:val="1"/>
      <w:numFmt w:val="decimal"/>
      <w:lvlText w:val="%1."/>
      <w:lvlJc w:val="left"/>
      <w:pPr>
        <w:tabs>
          <w:tab w:val="num" w:pos="720"/>
        </w:tabs>
        <w:ind w:left="720" w:hanging="360"/>
      </w:pPr>
      <w:rPr>
        <w:rFonts w:hint="default"/>
        <w:b/>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1" w15:restartNumberingAfterBreak="0">
    <w:nsid w:val="67917D85"/>
    <w:multiLevelType w:val="hybridMultilevel"/>
    <w:tmpl w:val="4148F2DA"/>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2"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68E84A86"/>
    <w:multiLevelType w:val="multilevel"/>
    <w:tmpl w:val="D30C3038"/>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4"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6"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7"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8"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5"/>
  </w:num>
  <w:num w:numId="2">
    <w:abstractNumId w:val="9"/>
  </w:num>
  <w:num w:numId="3">
    <w:abstractNumId w:val="50"/>
  </w:num>
  <w:num w:numId="4">
    <w:abstractNumId w:val="59"/>
  </w:num>
  <w:num w:numId="5">
    <w:abstractNumId w:val="70"/>
  </w:num>
  <w:num w:numId="6">
    <w:abstractNumId w:val="38"/>
  </w:num>
  <w:num w:numId="7">
    <w:abstractNumId w:val="1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num>
  <w:num w:numId="11">
    <w:abstractNumId w:val="67"/>
  </w:num>
  <w:num w:numId="12">
    <w:abstractNumId w:val="23"/>
  </w:num>
  <w:num w:numId="13">
    <w:abstractNumId w:val="65"/>
  </w:num>
  <w:num w:numId="14">
    <w:abstractNumId w:val="28"/>
  </w:num>
  <w:num w:numId="15">
    <w:abstractNumId w:val="39"/>
  </w:num>
  <w:num w:numId="16">
    <w:abstractNumId w:val="34"/>
  </w:num>
  <w:num w:numId="17">
    <w:abstractNumId w:val="4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7"/>
  </w:num>
  <w:num w:numId="21">
    <w:abstractNumId w:val="33"/>
  </w:num>
  <w:num w:numId="22">
    <w:abstractNumId w:val="62"/>
  </w:num>
  <w:num w:numId="23">
    <w:abstractNumId w:val="60"/>
  </w:num>
  <w:num w:numId="24">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41"/>
  </w:num>
  <w:num w:numId="27">
    <w:abstractNumId w:val="18"/>
  </w:num>
  <w:num w:numId="28">
    <w:abstractNumId w:val="68"/>
  </w:num>
  <w:num w:numId="29">
    <w:abstractNumId w:val="1"/>
  </w:num>
  <w:num w:numId="30">
    <w:abstractNumId w:val="0"/>
  </w:num>
  <w:num w:numId="31">
    <w:abstractNumId w:val="35"/>
  </w:num>
  <w:num w:numId="32">
    <w:abstractNumId w:val="29"/>
  </w:num>
  <w:num w:numId="33">
    <w:abstractNumId w:val="43"/>
  </w:num>
  <w:num w:numId="34">
    <w:abstractNumId w:val="58"/>
  </w:num>
  <w:num w:numId="35">
    <w:abstractNumId w:val="20"/>
  </w:num>
  <w:num w:numId="36">
    <w:abstractNumId w:val="69"/>
  </w:num>
  <w:num w:numId="37">
    <w:abstractNumId w:val="25"/>
  </w:num>
  <w:num w:numId="38">
    <w:abstractNumId w:val="52"/>
  </w:num>
  <w:num w:numId="39">
    <w:abstractNumId w:val="6"/>
  </w:num>
  <w:num w:numId="40">
    <w:abstractNumId w:val="71"/>
  </w:num>
  <w:num w:numId="41">
    <w:abstractNumId w:val="49"/>
  </w:num>
  <w:num w:numId="42">
    <w:abstractNumId w:val="37"/>
  </w:num>
  <w:num w:numId="43">
    <w:abstractNumId w:val="45"/>
  </w:num>
  <w:num w:numId="44">
    <w:abstractNumId w:val="4"/>
  </w:num>
  <w:num w:numId="45">
    <w:abstractNumId w:val="14"/>
  </w:num>
  <w:num w:numId="46">
    <w:abstractNumId w:val="22"/>
  </w:num>
  <w:num w:numId="47">
    <w:abstractNumId w:val="53"/>
  </w:num>
  <w:num w:numId="48">
    <w:abstractNumId w:val="19"/>
  </w:num>
  <w:num w:numId="49">
    <w:abstractNumId w:val="31"/>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4"/>
  </w:num>
  <w:num w:numId="54">
    <w:abstractNumId w:val="54"/>
  </w:num>
  <w:num w:numId="55">
    <w:abstractNumId w:val="64"/>
  </w:num>
  <w:num w:numId="56">
    <w:abstractNumId w:val="5"/>
  </w:num>
  <w:num w:numId="57">
    <w:abstractNumId w:val="63"/>
  </w:num>
  <w:num w:numId="58">
    <w:abstractNumId w:val="57"/>
  </w:num>
  <w:num w:numId="59">
    <w:abstractNumId w:val="12"/>
  </w:num>
  <w:num w:numId="60">
    <w:abstractNumId w:val="56"/>
  </w:num>
  <w:num w:numId="61">
    <w:abstractNumId w:val="61"/>
  </w:num>
  <w:num w:numId="62">
    <w:abstractNumId w:val="42"/>
  </w:num>
  <w:num w:numId="63">
    <w:abstractNumId w:val="17"/>
  </w:num>
  <w:num w:numId="64">
    <w:abstractNumId w:val="48"/>
  </w:num>
  <w:num w:numId="65">
    <w:abstractNumId w:val="21"/>
  </w:num>
  <w:num w:numId="66">
    <w:abstractNumId w:val="2"/>
  </w:num>
  <w:num w:numId="67">
    <w:abstractNumId w:val="24"/>
  </w:num>
  <w:num w:numId="68">
    <w:abstractNumId w:val="55"/>
  </w:num>
  <w:num w:numId="69">
    <w:abstractNumId w:val="32"/>
  </w:num>
  <w:num w:numId="70">
    <w:abstractNumId w:val="40"/>
  </w:num>
  <w:num w:numId="71">
    <w:abstractNumId w:val="11"/>
  </w:num>
  <w:num w:numId="72">
    <w:abstractNumId w:val="3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3DE"/>
    <w:rsid w:val="00001ACC"/>
    <w:rsid w:val="000022F3"/>
    <w:rsid w:val="000134C7"/>
    <w:rsid w:val="000146C3"/>
    <w:rsid w:val="000147C7"/>
    <w:rsid w:val="0001594B"/>
    <w:rsid w:val="000177F7"/>
    <w:rsid w:val="00022693"/>
    <w:rsid w:val="000241CE"/>
    <w:rsid w:val="000277BB"/>
    <w:rsid w:val="00030532"/>
    <w:rsid w:val="000307A7"/>
    <w:rsid w:val="00035E91"/>
    <w:rsid w:val="000379D3"/>
    <w:rsid w:val="00037B10"/>
    <w:rsid w:val="00042CA7"/>
    <w:rsid w:val="0004498B"/>
    <w:rsid w:val="00050DC5"/>
    <w:rsid w:val="0005324A"/>
    <w:rsid w:val="000563B9"/>
    <w:rsid w:val="000571BF"/>
    <w:rsid w:val="00060444"/>
    <w:rsid w:val="000610C4"/>
    <w:rsid w:val="00061F0C"/>
    <w:rsid w:val="00064249"/>
    <w:rsid w:val="00064D50"/>
    <w:rsid w:val="00066549"/>
    <w:rsid w:val="00070992"/>
    <w:rsid w:val="00073873"/>
    <w:rsid w:val="00074C86"/>
    <w:rsid w:val="00077B6C"/>
    <w:rsid w:val="000800E1"/>
    <w:rsid w:val="0008015D"/>
    <w:rsid w:val="00081388"/>
    <w:rsid w:val="0008255C"/>
    <w:rsid w:val="00084A3A"/>
    <w:rsid w:val="00085677"/>
    <w:rsid w:val="000859C1"/>
    <w:rsid w:val="00086FF2"/>
    <w:rsid w:val="00087373"/>
    <w:rsid w:val="000905F4"/>
    <w:rsid w:val="000907E7"/>
    <w:rsid w:val="0009395B"/>
    <w:rsid w:val="00093C35"/>
    <w:rsid w:val="000947A9"/>
    <w:rsid w:val="00096FEB"/>
    <w:rsid w:val="000A038F"/>
    <w:rsid w:val="000A0687"/>
    <w:rsid w:val="000A142D"/>
    <w:rsid w:val="000A4D83"/>
    <w:rsid w:val="000B1A5F"/>
    <w:rsid w:val="000B2343"/>
    <w:rsid w:val="000B2693"/>
    <w:rsid w:val="000B2B23"/>
    <w:rsid w:val="000B2D8A"/>
    <w:rsid w:val="000B5B67"/>
    <w:rsid w:val="000B6763"/>
    <w:rsid w:val="000B7E5E"/>
    <w:rsid w:val="000C0612"/>
    <w:rsid w:val="000C062F"/>
    <w:rsid w:val="000C5591"/>
    <w:rsid w:val="000C651A"/>
    <w:rsid w:val="000C7235"/>
    <w:rsid w:val="000D0C6E"/>
    <w:rsid w:val="000D1687"/>
    <w:rsid w:val="000D3344"/>
    <w:rsid w:val="000D5A5C"/>
    <w:rsid w:val="000D630A"/>
    <w:rsid w:val="000D7A56"/>
    <w:rsid w:val="000D7AB1"/>
    <w:rsid w:val="000E0803"/>
    <w:rsid w:val="000E3CEC"/>
    <w:rsid w:val="000E4B29"/>
    <w:rsid w:val="000E60AB"/>
    <w:rsid w:val="000E705B"/>
    <w:rsid w:val="000F0B40"/>
    <w:rsid w:val="000F4318"/>
    <w:rsid w:val="000F6726"/>
    <w:rsid w:val="000F6BD4"/>
    <w:rsid w:val="001000AD"/>
    <w:rsid w:val="001022E4"/>
    <w:rsid w:val="00102B61"/>
    <w:rsid w:val="00103673"/>
    <w:rsid w:val="001038D2"/>
    <w:rsid w:val="00103E8A"/>
    <w:rsid w:val="00105F66"/>
    <w:rsid w:val="00106D73"/>
    <w:rsid w:val="001074D5"/>
    <w:rsid w:val="00110B1C"/>
    <w:rsid w:val="001112B8"/>
    <w:rsid w:val="001113C2"/>
    <w:rsid w:val="001146E1"/>
    <w:rsid w:val="00115788"/>
    <w:rsid w:val="00122263"/>
    <w:rsid w:val="00123D39"/>
    <w:rsid w:val="001242B9"/>
    <w:rsid w:val="00125562"/>
    <w:rsid w:val="0012692C"/>
    <w:rsid w:val="00131822"/>
    <w:rsid w:val="001345DB"/>
    <w:rsid w:val="00135559"/>
    <w:rsid w:val="00136DF6"/>
    <w:rsid w:val="00142FDD"/>
    <w:rsid w:val="00144601"/>
    <w:rsid w:val="001464DE"/>
    <w:rsid w:val="00146C93"/>
    <w:rsid w:val="001473BA"/>
    <w:rsid w:val="00151A86"/>
    <w:rsid w:val="00160694"/>
    <w:rsid w:val="0016095D"/>
    <w:rsid w:val="001610BF"/>
    <w:rsid w:val="001626F0"/>
    <w:rsid w:val="00163462"/>
    <w:rsid w:val="00164132"/>
    <w:rsid w:val="001654C9"/>
    <w:rsid w:val="00165FA3"/>
    <w:rsid w:val="001666D9"/>
    <w:rsid w:val="00167A4A"/>
    <w:rsid w:val="001722E8"/>
    <w:rsid w:val="00173B77"/>
    <w:rsid w:val="001744B4"/>
    <w:rsid w:val="00177091"/>
    <w:rsid w:val="001779B6"/>
    <w:rsid w:val="00177B9E"/>
    <w:rsid w:val="0018068D"/>
    <w:rsid w:val="00181666"/>
    <w:rsid w:val="00182830"/>
    <w:rsid w:val="00182A26"/>
    <w:rsid w:val="001833CD"/>
    <w:rsid w:val="00185B57"/>
    <w:rsid w:val="001869EA"/>
    <w:rsid w:val="0019147A"/>
    <w:rsid w:val="001930CB"/>
    <w:rsid w:val="00193A8D"/>
    <w:rsid w:val="00193B9E"/>
    <w:rsid w:val="001942FF"/>
    <w:rsid w:val="001964A3"/>
    <w:rsid w:val="001967AC"/>
    <w:rsid w:val="001A02EA"/>
    <w:rsid w:val="001A1938"/>
    <w:rsid w:val="001A2184"/>
    <w:rsid w:val="001A3A73"/>
    <w:rsid w:val="001A49B4"/>
    <w:rsid w:val="001A4E78"/>
    <w:rsid w:val="001B0AFE"/>
    <w:rsid w:val="001B2430"/>
    <w:rsid w:val="001B47C0"/>
    <w:rsid w:val="001C0DDB"/>
    <w:rsid w:val="001C1F66"/>
    <w:rsid w:val="001C6C3D"/>
    <w:rsid w:val="001C76D7"/>
    <w:rsid w:val="001D04C7"/>
    <w:rsid w:val="001D2286"/>
    <w:rsid w:val="001D2848"/>
    <w:rsid w:val="001D40CB"/>
    <w:rsid w:val="001D4814"/>
    <w:rsid w:val="001D7204"/>
    <w:rsid w:val="001E09D9"/>
    <w:rsid w:val="001E29AE"/>
    <w:rsid w:val="001E373F"/>
    <w:rsid w:val="001E3B3B"/>
    <w:rsid w:val="001E6EDB"/>
    <w:rsid w:val="001E7D99"/>
    <w:rsid w:val="001F03D1"/>
    <w:rsid w:val="001F0924"/>
    <w:rsid w:val="001F0C6D"/>
    <w:rsid w:val="001F103E"/>
    <w:rsid w:val="001F13C1"/>
    <w:rsid w:val="001F22D1"/>
    <w:rsid w:val="001F2A09"/>
    <w:rsid w:val="001F30C0"/>
    <w:rsid w:val="001F4283"/>
    <w:rsid w:val="001F4857"/>
    <w:rsid w:val="001F762A"/>
    <w:rsid w:val="001F7E6D"/>
    <w:rsid w:val="002033BF"/>
    <w:rsid w:val="00205D5A"/>
    <w:rsid w:val="00207758"/>
    <w:rsid w:val="00210AF0"/>
    <w:rsid w:val="00210D91"/>
    <w:rsid w:val="002118E6"/>
    <w:rsid w:val="002143C5"/>
    <w:rsid w:val="002165B5"/>
    <w:rsid w:val="0022229B"/>
    <w:rsid w:val="00224C51"/>
    <w:rsid w:val="00225375"/>
    <w:rsid w:val="00230763"/>
    <w:rsid w:val="00232B1C"/>
    <w:rsid w:val="00233B23"/>
    <w:rsid w:val="0024215F"/>
    <w:rsid w:val="00242F5A"/>
    <w:rsid w:val="00243E61"/>
    <w:rsid w:val="002444C6"/>
    <w:rsid w:val="00245340"/>
    <w:rsid w:val="002467D5"/>
    <w:rsid w:val="00247932"/>
    <w:rsid w:val="00247B4C"/>
    <w:rsid w:val="00250BEE"/>
    <w:rsid w:val="00252152"/>
    <w:rsid w:val="00252D95"/>
    <w:rsid w:val="00253A77"/>
    <w:rsid w:val="002542CC"/>
    <w:rsid w:val="00255455"/>
    <w:rsid w:val="00255BC9"/>
    <w:rsid w:val="00262CD1"/>
    <w:rsid w:val="00263183"/>
    <w:rsid w:val="002646D0"/>
    <w:rsid w:val="002649BA"/>
    <w:rsid w:val="002653EB"/>
    <w:rsid w:val="00266E3A"/>
    <w:rsid w:val="00267A0E"/>
    <w:rsid w:val="002720AF"/>
    <w:rsid w:val="00272B00"/>
    <w:rsid w:val="00276497"/>
    <w:rsid w:val="00276A50"/>
    <w:rsid w:val="00277E16"/>
    <w:rsid w:val="00277F73"/>
    <w:rsid w:val="00280987"/>
    <w:rsid w:val="00283183"/>
    <w:rsid w:val="00284699"/>
    <w:rsid w:val="002901FD"/>
    <w:rsid w:val="002927CF"/>
    <w:rsid w:val="00293C6B"/>
    <w:rsid w:val="00297477"/>
    <w:rsid w:val="002A260D"/>
    <w:rsid w:val="002A4EEA"/>
    <w:rsid w:val="002B2A74"/>
    <w:rsid w:val="002B3454"/>
    <w:rsid w:val="002B5592"/>
    <w:rsid w:val="002B5E70"/>
    <w:rsid w:val="002C2DCD"/>
    <w:rsid w:val="002C30A2"/>
    <w:rsid w:val="002C4263"/>
    <w:rsid w:val="002C47CC"/>
    <w:rsid w:val="002C4DA1"/>
    <w:rsid w:val="002C5F89"/>
    <w:rsid w:val="002D022B"/>
    <w:rsid w:val="002D0431"/>
    <w:rsid w:val="002D0708"/>
    <w:rsid w:val="002D0E4C"/>
    <w:rsid w:val="002D14DA"/>
    <w:rsid w:val="002D4D2A"/>
    <w:rsid w:val="002D5626"/>
    <w:rsid w:val="002D7568"/>
    <w:rsid w:val="002E141A"/>
    <w:rsid w:val="002E1565"/>
    <w:rsid w:val="002E1A16"/>
    <w:rsid w:val="002E3966"/>
    <w:rsid w:val="002F021F"/>
    <w:rsid w:val="002F2FD9"/>
    <w:rsid w:val="002F3B91"/>
    <w:rsid w:val="002F7245"/>
    <w:rsid w:val="00301B00"/>
    <w:rsid w:val="00301D98"/>
    <w:rsid w:val="003024BD"/>
    <w:rsid w:val="00303B2D"/>
    <w:rsid w:val="00303FE8"/>
    <w:rsid w:val="003051A9"/>
    <w:rsid w:val="0030535E"/>
    <w:rsid w:val="003070B8"/>
    <w:rsid w:val="003107E1"/>
    <w:rsid w:val="003110D6"/>
    <w:rsid w:val="00311AB4"/>
    <w:rsid w:val="00312E98"/>
    <w:rsid w:val="00316E31"/>
    <w:rsid w:val="00316E8F"/>
    <w:rsid w:val="00317877"/>
    <w:rsid w:val="003219E1"/>
    <w:rsid w:val="0032595E"/>
    <w:rsid w:val="00326F0B"/>
    <w:rsid w:val="00327B93"/>
    <w:rsid w:val="00330E3A"/>
    <w:rsid w:val="003330CC"/>
    <w:rsid w:val="00336A71"/>
    <w:rsid w:val="00340609"/>
    <w:rsid w:val="0034300C"/>
    <w:rsid w:val="003433B0"/>
    <w:rsid w:val="00344D25"/>
    <w:rsid w:val="00346626"/>
    <w:rsid w:val="00346A4B"/>
    <w:rsid w:val="003472E1"/>
    <w:rsid w:val="003505E8"/>
    <w:rsid w:val="003511AB"/>
    <w:rsid w:val="003536CF"/>
    <w:rsid w:val="0035377F"/>
    <w:rsid w:val="00357876"/>
    <w:rsid w:val="003601E8"/>
    <w:rsid w:val="00360740"/>
    <w:rsid w:val="00363860"/>
    <w:rsid w:val="00364164"/>
    <w:rsid w:val="00366FFE"/>
    <w:rsid w:val="00370F9A"/>
    <w:rsid w:val="00372EC8"/>
    <w:rsid w:val="003746B4"/>
    <w:rsid w:val="00376661"/>
    <w:rsid w:val="00382F36"/>
    <w:rsid w:val="0038336A"/>
    <w:rsid w:val="003844A3"/>
    <w:rsid w:val="00384A2E"/>
    <w:rsid w:val="0038730E"/>
    <w:rsid w:val="00387783"/>
    <w:rsid w:val="00391B87"/>
    <w:rsid w:val="00392C44"/>
    <w:rsid w:val="00393130"/>
    <w:rsid w:val="0039706C"/>
    <w:rsid w:val="003A12A6"/>
    <w:rsid w:val="003A283E"/>
    <w:rsid w:val="003A54B4"/>
    <w:rsid w:val="003A577D"/>
    <w:rsid w:val="003A63A8"/>
    <w:rsid w:val="003A7384"/>
    <w:rsid w:val="003B0BD5"/>
    <w:rsid w:val="003B0F91"/>
    <w:rsid w:val="003B366F"/>
    <w:rsid w:val="003B4061"/>
    <w:rsid w:val="003B5B2F"/>
    <w:rsid w:val="003B610D"/>
    <w:rsid w:val="003C0599"/>
    <w:rsid w:val="003C0D10"/>
    <w:rsid w:val="003C1961"/>
    <w:rsid w:val="003C1F9A"/>
    <w:rsid w:val="003C3B7E"/>
    <w:rsid w:val="003C6B9F"/>
    <w:rsid w:val="003D065B"/>
    <w:rsid w:val="003D0F62"/>
    <w:rsid w:val="003D2A8E"/>
    <w:rsid w:val="003D3164"/>
    <w:rsid w:val="003D3C2B"/>
    <w:rsid w:val="003D55B3"/>
    <w:rsid w:val="003E28A3"/>
    <w:rsid w:val="003E62B1"/>
    <w:rsid w:val="003E727F"/>
    <w:rsid w:val="003E74DF"/>
    <w:rsid w:val="003F2B34"/>
    <w:rsid w:val="003F4F5C"/>
    <w:rsid w:val="003F5BC6"/>
    <w:rsid w:val="003F7338"/>
    <w:rsid w:val="003F7F60"/>
    <w:rsid w:val="00402F85"/>
    <w:rsid w:val="00403DA5"/>
    <w:rsid w:val="004042C9"/>
    <w:rsid w:val="00406826"/>
    <w:rsid w:val="00412B1E"/>
    <w:rsid w:val="00415A09"/>
    <w:rsid w:val="004168E0"/>
    <w:rsid w:val="00417B19"/>
    <w:rsid w:val="00417D77"/>
    <w:rsid w:val="00417F4A"/>
    <w:rsid w:val="004202CE"/>
    <w:rsid w:val="00421B08"/>
    <w:rsid w:val="0042302C"/>
    <w:rsid w:val="004266F0"/>
    <w:rsid w:val="00430161"/>
    <w:rsid w:val="00431F29"/>
    <w:rsid w:val="00434EA0"/>
    <w:rsid w:val="004360E6"/>
    <w:rsid w:val="00440EB9"/>
    <w:rsid w:val="00443614"/>
    <w:rsid w:val="0044430E"/>
    <w:rsid w:val="004455E0"/>
    <w:rsid w:val="00445E21"/>
    <w:rsid w:val="0044604F"/>
    <w:rsid w:val="004464BF"/>
    <w:rsid w:val="00446AF3"/>
    <w:rsid w:val="00450805"/>
    <w:rsid w:val="00451D54"/>
    <w:rsid w:val="004544D0"/>
    <w:rsid w:val="00454A99"/>
    <w:rsid w:val="00460AC2"/>
    <w:rsid w:val="0046374D"/>
    <w:rsid w:val="0046413F"/>
    <w:rsid w:val="00466D06"/>
    <w:rsid w:val="0047229B"/>
    <w:rsid w:val="0047779F"/>
    <w:rsid w:val="0048188D"/>
    <w:rsid w:val="00481A1F"/>
    <w:rsid w:val="00486753"/>
    <w:rsid w:val="004878E1"/>
    <w:rsid w:val="00490D6A"/>
    <w:rsid w:val="00491B03"/>
    <w:rsid w:val="00491E79"/>
    <w:rsid w:val="00493461"/>
    <w:rsid w:val="00495F2E"/>
    <w:rsid w:val="0049665F"/>
    <w:rsid w:val="0049694C"/>
    <w:rsid w:val="004A46E9"/>
    <w:rsid w:val="004A4A0E"/>
    <w:rsid w:val="004A58EF"/>
    <w:rsid w:val="004B021F"/>
    <w:rsid w:val="004B17BD"/>
    <w:rsid w:val="004B2413"/>
    <w:rsid w:val="004B435C"/>
    <w:rsid w:val="004B47E8"/>
    <w:rsid w:val="004B6671"/>
    <w:rsid w:val="004B7DB6"/>
    <w:rsid w:val="004C1A76"/>
    <w:rsid w:val="004C4DC6"/>
    <w:rsid w:val="004C7550"/>
    <w:rsid w:val="004C762B"/>
    <w:rsid w:val="004C7BEB"/>
    <w:rsid w:val="004D0552"/>
    <w:rsid w:val="004D2279"/>
    <w:rsid w:val="004D2755"/>
    <w:rsid w:val="004D2A85"/>
    <w:rsid w:val="004D2B5F"/>
    <w:rsid w:val="004D3B42"/>
    <w:rsid w:val="004D3D8D"/>
    <w:rsid w:val="004D403C"/>
    <w:rsid w:val="004D539A"/>
    <w:rsid w:val="004D7B9E"/>
    <w:rsid w:val="004E1606"/>
    <w:rsid w:val="004E2CF5"/>
    <w:rsid w:val="004E2EF4"/>
    <w:rsid w:val="004E2FC8"/>
    <w:rsid w:val="004E314C"/>
    <w:rsid w:val="004E342B"/>
    <w:rsid w:val="004E5800"/>
    <w:rsid w:val="004E6781"/>
    <w:rsid w:val="004F291D"/>
    <w:rsid w:val="004F340B"/>
    <w:rsid w:val="004F384F"/>
    <w:rsid w:val="004F4B77"/>
    <w:rsid w:val="004F6753"/>
    <w:rsid w:val="005024E2"/>
    <w:rsid w:val="0050385F"/>
    <w:rsid w:val="00503FBF"/>
    <w:rsid w:val="00504FA5"/>
    <w:rsid w:val="005065D7"/>
    <w:rsid w:val="00510CA8"/>
    <w:rsid w:val="005133A3"/>
    <w:rsid w:val="00513528"/>
    <w:rsid w:val="00515828"/>
    <w:rsid w:val="005167C1"/>
    <w:rsid w:val="0051693B"/>
    <w:rsid w:val="0052007C"/>
    <w:rsid w:val="0052077F"/>
    <w:rsid w:val="0052184F"/>
    <w:rsid w:val="00522E69"/>
    <w:rsid w:val="00523E2B"/>
    <w:rsid w:val="005241BD"/>
    <w:rsid w:val="005248BB"/>
    <w:rsid w:val="00530B5F"/>
    <w:rsid w:val="0053111D"/>
    <w:rsid w:val="00531604"/>
    <w:rsid w:val="0053183F"/>
    <w:rsid w:val="00532D67"/>
    <w:rsid w:val="00535992"/>
    <w:rsid w:val="00535B85"/>
    <w:rsid w:val="005371E3"/>
    <w:rsid w:val="00537587"/>
    <w:rsid w:val="0054397F"/>
    <w:rsid w:val="00544DC2"/>
    <w:rsid w:val="005472F0"/>
    <w:rsid w:val="00550E8D"/>
    <w:rsid w:val="00553AB8"/>
    <w:rsid w:val="00560684"/>
    <w:rsid w:val="005615B0"/>
    <w:rsid w:val="005721C6"/>
    <w:rsid w:val="00572F43"/>
    <w:rsid w:val="00573CC6"/>
    <w:rsid w:val="00576BDF"/>
    <w:rsid w:val="005803B2"/>
    <w:rsid w:val="00580C51"/>
    <w:rsid w:val="00580C9A"/>
    <w:rsid w:val="00580E2C"/>
    <w:rsid w:val="00580EEB"/>
    <w:rsid w:val="0058346D"/>
    <w:rsid w:val="00584894"/>
    <w:rsid w:val="005936A7"/>
    <w:rsid w:val="0059386F"/>
    <w:rsid w:val="00595FFA"/>
    <w:rsid w:val="00596A8F"/>
    <w:rsid w:val="005A0142"/>
    <w:rsid w:val="005A1B75"/>
    <w:rsid w:val="005A21A6"/>
    <w:rsid w:val="005A2FF1"/>
    <w:rsid w:val="005A3DFF"/>
    <w:rsid w:val="005A3E26"/>
    <w:rsid w:val="005A529A"/>
    <w:rsid w:val="005A52B3"/>
    <w:rsid w:val="005A6C4A"/>
    <w:rsid w:val="005A6E73"/>
    <w:rsid w:val="005B0E4C"/>
    <w:rsid w:val="005B19BB"/>
    <w:rsid w:val="005B1B2C"/>
    <w:rsid w:val="005B571F"/>
    <w:rsid w:val="005B575C"/>
    <w:rsid w:val="005B5BA2"/>
    <w:rsid w:val="005B76CA"/>
    <w:rsid w:val="005B7B74"/>
    <w:rsid w:val="005C1338"/>
    <w:rsid w:val="005C19A4"/>
    <w:rsid w:val="005C383C"/>
    <w:rsid w:val="005D07AE"/>
    <w:rsid w:val="005D0DB7"/>
    <w:rsid w:val="005D0EB5"/>
    <w:rsid w:val="005D2365"/>
    <w:rsid w:val="005E0406"/>
    <w:rsid w:val="005E0690"/>
    <w:rsid w:val="005E4611"/>
    <w:rsid w:val="005E48C9"/>
    <w:rsid w:val="005E4BF5"/>
    <w:rsid w:val="005F096C"/>
    <w:rsid w:val="005F0C3F"/>
    <w:rsid w:val="005F1107"/>
    <w:rsid w:val="005F1398"/>
    <w:rsid w:val="005F3DF6"/>
    <w:rsid w:val="005F48A9"/>
    <w:rsid w:val="005F4DF0"/>
    <w:rsid w:val="005F63E4"/>
    <w:rsid w:val="005F7DF3"/>
    <w:rsid w:val="00602611"/>
    <w:rsid w:val="006026E7"/>
    <w:rsid w:val="0060757F"/>
    <w:rsid w:val="00610BFA"/>
    <w:rsid w:val="00611B91"/>
    <w:rsid w:val="00612475"/>
    <w:rsid w:val="006129E2"/>
    <w:rsid w:val="00612ECC"/>
    <w:rsid w:val="0061336D"/>
    <w:rsid w:val="0061425A"/>
    <w:rsid w:val="00622C16"/>
    <w:rsid w:val="006243FA"/>
    <w:rsid w:val="0062660B"/>
    <w:rsid w:val="00630803"/>
    <w:rsid w:val="00631F0B"/>
    <w:rsid w:val="006324C2"/>
    <w:rsid w:val="00632F45"/>
    <w:rsid w:val="006332C1"/>
    <w:rsid w:val="00633ABC"/>
    <w:rsid w:val="00633CFA"/>
    <w:rsid w:val="0063655F"/>
    <w:rsid w:val="00636ABE"/>
    <w:rsid w:val="00636CBC"/>
    <w:rsid w:val="00636D80"/>
    <w:rsid w:val="00642271"/>
    <w:rsid w:val="00643EF8"/>
    <w:rsid w:val="006443D4"/>
    <w:rsid w:val="006451A7"/>
    <w:rsid w:val="00645BE1"/>
    <w:rsid w:val="00650AC2"/>
    <w:rsid w:val="0065383F"/>
    <w:rsid w:val="00655AEF"/>
    <w:rsid w:val="00656ACE"/>
    <w:rsid w:val="00662E12"/>
    <w:rsid w:val="00663BB2"/>
    <w:rsid w:val="00666003"/>
    <w:rsid w:val="0066737A"/>
    <w:rsid w:val="00670347"/>
    <w:rsid w:val="0067095F"/>
    <w:rsid w:val="00670EEA"/>
    <w:rsid w:val="006710C3"/>
    <w:rsid w:val="00671E90"/>
    <w:rsid w:val="00673695"/>
    <w:rsid w:val="00674097"/>
    <w:rsid w:val="00675C34"/>
    <w:rsid w:val="00675E37"/>
    <w:rsid w:val="006831D2"/>
    <w:rsid w:val="00690347"/>
    <w:rsid w:val="00691943"/>
    <w:rsid w:val="0069249C"/>
    <w:rsid w:val="006964C0"/>
    <w:rsid w:val="006A23C1"/>
    <w:rsid w:val="006A428D"/>
    <w:rsid w:val="006A5F79"/>
    <w:rsid w:val="006A6EA8"/>
    <w:rsid w:val="006A7967"/>
    <w:rsid w:val="006B124D"/>
    <w:rsid w:val="006B21A5"/>
    <w:rsid w:val="006B3413"/>
    <w:rsid w:val="006B44C4"/>
    <w:rsid w:val="006B65C8"/>
    <w:rsid w:val="006B6F59"/>
    <w:rsid w:val="006B7206"/>
    <w:rsid w:val="006B7E4F"/>
    <w:rsid w:val="006C0DF6"/>
    <w:rsid w:val="006C1395"/>
    <w:rsid w:val="006C151F"/>
    <w:rsid w:val="006C17D5"/>
    <w:rsid w:val="006C3146"/>
    <w:rsid w:val="006C4D4C"/>
    <w:rsid w:val="006D3C7F"/>
    <w:rsid w:val="006D3D95"/>
    <w:rsid w:val="006D4BB5"/>
    <w:rsid w:val="006D72B9"/>
    <w:rsid w:val="006D7EC4"/>
    <w:rsid w:val="006E0E22"/>
    <w:rsid w:val="006E2B09"/>
    <w:rsid w:val="006E467C"/>
    <w:rsid w:val="006E4E69"/>
    <w:rsid w:val="006F01D9"/>
    <w:rsid w:val="006F089C"/>
    <w:rsid w:val="006F1A37"/>
    <w:rsid w:val="006F2429"/>
    <w:rsid w:val="006F2D30"/>
    <w:rsid w:val="00700506"/>
    <w:rsid w:val="00701A3B"/>
    <w:rsid w:val="0070213C"/>
    <w:rsid w:val="00703058"/>
    <w:rsid w:val="00703EC5"/>
    <w:rsid w:val="00704B01"/>
    <w:rsid w:val="0070628A"/>
    <w:rsid w:val="00706948"/>
    <w:rsid w:val="00706AA1"/>
    <w:rsid w:val="00707470"/>
    <w:rsid w:val="00710016"/>
    <w:rsid w:val="007115F8"/>
    <w:rsid w:val="007119D8"/>
    <w:rsid w:val="00712FB0"/>
    <w:rsid w:val="00713DBE"/>
    <w:rsid w:val="00716BFF"/>
    <w:rsid w:val="007206E3"/>
    <w:rsid w:val="00721A0A"/>
    <w:rsid w:val="007228A1"/>
    <w:rsid w:val="00723440"/>
    <w:rsid w:val="00727203"/>
    <w:rsid w:val="007303A6"/>
    <w:rsid w:val="00730C4D"/>
    <w:rsid w:val="00730E61"/>
    <w:rsid w:val="00732D34"/>
    <w:rsid w:val="0073381A"/>
    <w:rsid w:val="00734336"/>
    <w:rsid w:val="007343ED"/>
    <w:rsid w:val="00734935"/>
    <w:rsid w:val="00734995"/>
    <w:rsid w:val="00736754"/>
    <w:rsid w:val="00737FA4"/>
    <w:rsid w:val="00741AFC"/>
    <w:rsid w:val="00744357"/>
    <w:rsid w:val="00747600"/>
    <w:rsid w:val="00747B7E"/>
    <w:rsid w:val="00750509"/>
    <w:rsid w:val="00751C48"/>
    <w:rsid w:val="0075236B"/>
    <w:rsid w:val="00753B89"/>
    <w:rsid w:val="00754225"/>
    <w:rsid w:val="0075429E"/>
    <w:rsid w:val="007606AF"/>
    <w:rsid w:val="00763983"/>
    <w:rsid w:val="00763F64"/>
    <w:rsid w:val="0076652B"/>
    <w:rsid w:val="007672FC"/>
    <w:rsid w:val="00767FBE"/>
    <w:rsid w:val="0077019D"/>
    <w:rsid w:val="0077095C"/>
    <w:rsid w:val="00770EF1"/>
    <w:rsid w:val="007710EA"/>
    <w:rsid w:val="007715B0"/>
    <w:rsid w:val="00772819"/>
    <w:rsid w:val="00772A1E"/>
    <w:rsid w:val="00772BFF"/>
    <w:rsid w:val="00773435"/>
    <w:rsid w:val="00773B86"/>
    <w:rsid w:val="00776B0B"/>
    <w:rsid w:val="00777606"/>
    <w:rsid w:val="00777CBA"/>
    <w:rsid w:val="0078234D"/>
    <w:rsid w:val="00782800"/>
    <w:rsid w:val="007909DD"/>
    <w:rsid w:val="007912C3"/>
    <w:rsid w:val="007918A4"/>
    <w:rsid w:val="00791CBA"/>
    <w:rsid w:val="007957A6"/>
    <w:rsid w:val="0079656D"/>
    <w:rsid w:val="007A123D"/>
    <w:rsid w:val="007A235F"/>
    <w:rsid w:val="007A2782"/>
    <w:rsid w:val="007A2F2A"/>
    <w:rsid w:val="007A341A"/>
    <w:rsid w:val="007A4F1E"/>
    <w:rsid w:val="007B002B"/>
    <w:rsid w:val="007B41A8"/>
    <w:rsid w:val="007B41AD"/>
    <w:rsid w:val="007B4F9C"/>
    <w:rsid w:val="007B550B"/>
    <w:rsid w:val="007B5561"/>
    <w:rsid w:val="007B6085"/>
    <w:rsid w:val="007B6E42"/>
    <w:rsid w:val="007C2878"/>
    <w:rsid w:val="007C2CED"/>
    <w:rsid w:val="007C6187"/>
    <w:rsid w:val="007C6B01"/>
    <w:rsid w:val="007C7014"/>
    <w:rsid w:val="007D1147"/>
    <w:rsid w:val="007D2492"/>
    <w:rsid w:val="007D3208"/>
    <w:rsid w:val="007D410D"/>
    <w:rsid w:val="007D4C89"/>
    <w:rsid w:val="007D4FFA"/>
    <w:rsid w:val="007D5A84"/>
    <w:rsid w:val="007E2970"/>
    <w:rsid w:val="007E2F1D"/>
    <w:rsid w:val="007E4348"/>
    <w:rsid w:val="007E4545"/>
    <w:rsid w:val="007E54F0"/>
    <w:rsid w:val="007E566B"/>
    <w:rsid w:val="007F0EF7"/>
    <w:rsid w:val="007F1B14"/>
    <w:rsid w:val="007F4D51"/>
    <w:rsid w:val="007F6079"/>
    <w:rsid w:val="007F7D98"/>
    <w:rsid w:val="008014AF"/>
    <w:rsid w:val="00805D16"/>
    <w:rsid w:val="008068EC"/>
    <w:rsid w:val="00810F57"/>
    <w:rsid w:val="0081296F"/>
    <w:rsid w:val="00812F89"/>
    <w:rsid w:val="008138D4"/>
    <w:rsid w:val="00817F6A"/>
    <w:rsid w:val="00820CBB"/>
    <w:rsid w:val="00822D7C"/>
    <w:rsid w:val="008242BC"/>
    <w:rsid w:val="008253A1"/>
    <w:rsid w:val="00826655"/>
    <w:rsid w:val="00826952"/>
    <w:rsid w:val="008300DB"/>
    <w:rsid w:val="008355F1"/>
    <w:rsid w:val="00836DB3"/>
    <w:rsid w:val="00840020"/>
    <w:rsid w:val="00842D0D"/>
    <w:rsid w:val="00844D51"/>
    <w:rsid w:val="00846CB7"/>
    <w:rsid w:val="00847C99"/>
    <w:rsid w:val="00850F8A"/>
    <w:rsid w:val="00851707"/>
    <w:rsid w:val="0085205C"/>
    <w:rsid w:val="00853B7B"/>
    <w:rsid w:val="00853C58"/>
    <w:rsid w:val="0085685B"/>
    <w:rsid w:val="00856C39"/>
    <w:rsid w:val="00861AB8"/>
    <w:rsid w:val="00861D16"/>
    <w:rsid w:val="008644D6"/>
    <w:rsid w:val="00865B50"/>
    <w:rsid w:val="00870872"/>
    <w:rsid w:val="0087261C"/>
    <w:rsid w:val="00873F95"/>
    <w:rsid w:val="008801DC"/>
    <w:rsid w:val="008807E5"/>
    <w:rsid w:val="00880A3F"/>
    <w:rsid w:val="008815DE"/>
    <w:rsid w:val="00882A6A"/>
    <w:rsid w:val="008853EB"/>
    <w:rsid w:val="008855DF"/>
    <w:rsid w:val="00886BDC"/>
    <w:rsid w:val="00891C1D"/>
    <w:rsid w:val="00891E2B"/>
    <w:rsid w:val="00892A6A"/>
    <w:rsid w:val="0089471E"/>
    <w:rsid w:val="008956E2"/>
    <w:rsid w:val="008A1BAF"/>
    <w:rsid w:val="008A1CE5"/>
    <w:rsid w:val="008A21EC"/>
    <w:rsid w:val="008A30AF"/>
    <w:rsid w:val="008A3F38"/>
    <w:rsid w:val="008A4182"/>
    <w:rsid w:val="008A4AD2"/>
    <w:rsid w:val="008A4DD6"/>
    <w:rsid w:val="008A58B1"/>
    <w:rsid w:val="008A5BC9"/>
    <w:rsid w:val="008B1A37"/>
    <w:rsid w:val="008B21C7"/>
    <w:rsid w:val="008B3520"/>
    <w:rsid w:val="008B463F"/>
    <w:rsid w:val="008B5650"/>
    <w:rsid w:val="008C0194"/>
    <w:rsid w:val="008C2ABF"/>
    <w:rsid w:val="008C4B6C"/>
    <w:rsid w:val="008C69A6"/>
    <w:rsid w:val="008D0B08"/>
    <w:rsid w:val="008D1126"/>
    <w:rsid w:val="008D5FBE"/>
    <w:rsid w:val="008D5FD0"/>
    <w:rsid w:val="008D6228"/>
    <w:rsid w:val="008E0C33"/>
    <w:rsid w:val="008E3924"/>
    <w:rsid w:val="008E591A"/>
    <w:rsid w:val="008E64D2"/>
    <w:rsid w:val="008E6E07"/>
    <w:rsid w:val="008F4FD8"/>
    <w:rsid w:val="008F4FE3"/>
    <w:rsid w:val="008F5475"/>
    <w:rsid w:val="008F5F64"/>
    <w:rsid w:val="00903A01"/>
    <w:rsid w:val="00903E1F"/>
    <w:rsid w:val="009067CC"/>
    <w:rsid w:val="00907216"/>
    <w:rsid w:val="009102DF"/>
    <w:rsid w:val="009146D2"/>
    <w:rsid w:val="0091570E"/>
    <w:rsid w:val="0091576F"/>
    <w:rsid w:val="0091611A"/>
    <w:rsid w:val="009220EA"/>
    <w:rsid w:val="00923774"/>
    <w:rsid w:val="00923E3E"/>
    <w:rsid w:val="00925960"/>
    <w:rsid w:val="00926334"/>
    <w:rsid w:val="00926728"/>
    <w:rsid w:val="00930245"/>
    <w:rsid w:val="00932710"/>
    <w:rsid w:val="00932EB9"/>
    <w:rsid w:val="00934F12"/>
    <w:rsid w:val="009351E8"/>
    <w:rsid w:val="0093597A"/>
    <w:rsid w:val="00936086"/>
    <w:rsid w:val="00936DB7"/>
    <w:rsid w:val="00937B27"/>
    <w:rsid w:val="00937C13"/>
    <w:rsid w:val="00940EA7"/>
    <w:rsid w:val="009440E7"/>
    <w:rsid w:val="009445ED"/>
    <w:rsid w:val="0094519A"/>
    <w:rsid w:val="0094529F"/>
    <w:rsid w:val="00945623"/>
    <w:rsid w:val="00946A10"/>
    <w:rsid w:val="00946D63"/>
    <w:rsid w:val="00947149"/>
    <w:rsid w:val="009510C1"/>
    <w:rsid w:val="009535FC"/>
    <w:rsid w:val="00955475"/>
    <w:rsid w:val="00955725"/>
    <w:rsid w:val="00956810"/>
    <w:rsid w:val="009575E1"/>
    <w:rsid w:val="00957D1C"/>
    <w:rsid w:val="009615FC"/>
    <w:rsid w:val="00962097"/>
    <w:rsid w:val="00962982"/>
    <w:rsid w:val="009629A9"/>
    <w:rsid w:val="00963C5F"/>
    <w:rsid w:val="00965A73"/>
    <w:rsid w:val="00965CE7"/>
    <w:rsid w:val="009660A7"/>
    <w:rsid w:val="00971B91"/>
    <w:rsid w:val="00974290"/>
    <w:rsid w:val="00982805"/>
    <w:rsid w:val="00984433"/>
    <w:rsid w:val="009866B7"/>
    <w:rsid w:val="009869D8"/>
    <w:rsid w:val="009930CF"/>
    <w:rsid w:val="009933DD"/>
    <w:rsid w:val="0099479A"/>
    <w:rsid w:val="00996A37"/>
    <w:rsid w:val="009979B1"/>
    <w:rsid w:val="009A050C"/>
    <w:rsid w:val="009A417B"/>
    <w:rsid w:val="009A42AA"/>
    <w:rsid w:val="009A4CDF"/>
    <w:rsid w:val="009B0AFD"/>
    <w:rsid w:val="009B26BC"/>
    <w:rsid w:val="009B2D62"/>
    <w:rsid w:val="009B4303"/>
    <w:rsid w:val="009C20F5"/>
    <w:rsid w:val="009C309F"/>
    <w:rsid w:val="009C4211"/>
    <w:rsid w:val="009C60D5"/>
    <w:rsid w:val="009C6B6D"/>
    <w:rsid w:val="009C6B84"/>
    <w:rsid w:val="009D1725"/>
    <w:rsid w:val="009D3433"/>
    <w:rsid w:val="009D3747"/>
    <w:rsid w:val="009E2FDA"/>
    <w:rsid w:val="009E5588"/>
    <w:rsid w:val="009E59C9"/>
    <w:rsid w:val="009E6222"/>
    <w:rsid w:val="009E79DA"/>
    <w:rsid w:val="009E7F9C"/>
    <w:rsid w:val="009F0A4A"/>
    <w:rsid w:val="009F0F7F"/>
    <w:rsid w:val="009F2F5A"/>
    <w:rsid w:val="009F36EC"/>
    <w:rsid w:val="009F655C"/>
    <w:rsid w:val="009F7D32"/>
    <w:rsid w:val="00A02535"/>
    <w:rsid w:val="00A03A97"/>
    <w:rsid w:val="00A12178"/>
    <w:rsid w:val="00A17299"/>
    <w:rsid w:val="00A20CE8"/>
    <w:rsid w:val="00A20E33"/>
    <w:rsid w:val="00A2159A"/>
    <w:rsid w:val="00A23D83"/>
    <w:rsid w:val="00A2450A"/>
    <w:rsid w:val="00A24DDC"/>
    <w:rsid w:val="00A253F1"/>
    <w:rsid w:val="00A25A48"/>
    <w:rsid w:val="00A274D0"/>
    <w:rsid w:val="00A30881"/>
    <w:rsid w:val="00A33E76"/>
    <w:rsid w:val="00A341D9"/>
    <w:rsid w:val="00A3449C"/>
    <w:rsid w:val="00A34729"/>
    <w:rsid w:val="00A35925"/>
    <w:rsid w:val="00A35BBD"/>
    <w:rsid w:val="00A400C5"/>
    <w:rsid w:val="00A43206"/>
    <w:rsid w:val="00A4665D"/>
    <w:rsid w:val="00A4687F"/>
    <w:rsid w:val="00A46B0F"/>
    <w:rsid w:val="00A47EF6"/>
    <w:rsid w:val="00A52EE0"/>
    <w:rsid w:val="00A54F11"/>
    <w:rsid w:val="00A55D4F"/>
    <w:rsid w:val="00A56379"/>
    <w:rsid w:val="00A567F8"/>
    <w:rsid w:val="00A5755C"/>
    <w:rsid w:val="00A6576F"/>
    <w:rsid w:val="00A70D4E"/>
    <w:rsid w:val="00A7542A"/>
    <w:rsid w:val="00A767B9"/>
    <w:rsid w:val="00A801A9"/>
    <w:rsid w:val="00A806FC"/>
    <w:rsid w:val="00A81774"/>
    <w:rsid w:val="00A82ACF"/>
    <w:rsid w:val="00A82D6F"/>
    <w:rsid w:val="00A83624"/>
    <w:rsid w:val="00A8374F"/>
    <w:rsid w:val="00A8601A"/>
    <w:rsid w:val="00A865E7"/>
    <w:rsid w:val="00A867EE"/>
    <w:rsid w:val="00A87FD3"/>
    <w:rsid w:val="00A90483"/>
    <w:rsid w:val="00A919C0"/>
    <w:rsid w:val="00A922AA"/>
    <w:rsid w:val="00A93685"/>
    <w:rsid w:val="00A96602"/>
    <w:rsid w:val="00A97440"/>
    <w:rsid w:val="00A975BE"/>
    <w:rsid w:val="00A97A64"/>
    <w:rsid w:val="00A97FC7"/>
    <w:rsid w:val="00AA01AD"/>
    <w:rsid w:val="00AA5060"/>
    <w:rsid w:val="00AA7DB0"/>
    <w:rsid w:val="00AB46B4"/>
    <w:rsid w:val="00AB470B"/>
    <w:rsid w:val="00AB7FF4"/>
    <w:rsid w:val="00AC4091"/>
    <w:rsid w:val="00AC4D8E"/>
    <w:rsid w:val="00AC5329"/>
    <w:rsid w:val="00AC6B25"/>
    <w:rsid w:val="00AD570F"/>
    <w:rsid w:val="00AD7BA9"/>
    <w:rsid w:val="00AE01B6"/>
    <w:rsid w:val="00AE0444"/>
    <w:rsid w:val="00AE1370"/>
    <w:rsid w:val="00AE15C1"/>
    <w:rsid w:val="00AE2070"/>
    <w:rsid w:val="00AE24E6"/>
    <w:rsid w:val="00AE2CE9"/>
    <w:rsid w:val="00AE3DA3"/>
    <w:rsid w:val="00AE5932"/>
    <w:rsid w:val="00AE5C25"/>
    <w:rsid w:val="00AE7A4E"/>
    <w:rsid w:val="00AF2181"/>
    <w:rsid w:val="00AF4BD8"/>
    <w:rsid w:val="00AF4DC8"/>
    <w:rsid w:val="00AF7367"/>
    <w:rsid w:val="00AF77AC"/>
    <w:rsid w:val="00B02661"/>
    <w:rsid w:val="00B04109"/>
    <w:rsid w:val="00B06D1F"/>
    <w:rsid w:val="00B12AF5"/>
    <w:rsid w:val="00B15DE2"/>
    <w:rsid w:val="00B16513"/>
    <w:rsid w:val="00B17071"/>
    <w:rsid w:val="00B3218E"/>
    <w:rsid w:val="00B33CE7"/>
    <w:rsid w:val="00B3491F"/>
    <w:rsid w:val="00B35FFF"/>
    <w:rsid w:val="00B37C68"/>
    <w:rsid w:val="00B40018"/>
    <w:rsid w:val="00B4052E"/>
    <w:rsid w:val="00B4073E"/>
    <w:rsid w:val="00B472DA"/>
    <w:rsid w:val="00B5533C"/>
    <w:rsid w:val="00B55B9B"/>
    <w:rsid w:val="00B5732B"/>
    <w:rsid w:val="00B6017F"/>
    <w:rsid w:val="00B60C58"/>
    <w:rsid w:val="00B636AE"/>
    <w:rsid w:val="00B63FFF"/>
    <w:rsid w:val="00B64363"/>
    <w:rsid w:val="00B64CE6"/>
    <w:rsid w:val="00B65382"/>
    <w:rsid w:val="00B6543F"/>
    <w:rsid w:val="00B65FCF"/>
    <w:rsid w:val="00B666CC"/>
    <w:rsid w:val="00B67454"/>
    <w:rsid w:val="00B70DA0"/>
    <w:rsid w:val="00B74F2A"/>
    <w:rsid w:val="00B8144F"/>
    <w:rsid w:val="00B81B9E"/>
    <w:rsid w:val="00B83B98"/>
    <w:rsid w:val="00B84224"/>
    <w:rsid w:val="00B8462D"/>
    <w:rsid w:val="00B85E5D"/>
    <w:rsid w:val="00B911D0"/>
    <w:rsid w:val="00B92616"/>
    <w:rsid w:val="00B933FC"/>
    <w:rsid w:val="00B93B39"/>
    <w:rsid w:val="00B94FD8"/>
    <w:rsid w:val="00B97CBF"/>
    <w:rsid w:val="00BA3828"/>
    <w:rsid w:val="00BA5BA7"/>
    <w:rsid w:val="00BA77F0"/>
    <w:rsid w:val="00BB0E58"/>
    <w:rsid w:val="00BB1984"/>
    <w:rsid w:val="00BB1C4A"/>
    <w:rsid w:val="00BB387C"/>
    <w:rsid w:val="00BB5178"/>
    <w:rsid w:val="00BB53B2"/>
    <w:rsid w:val="00BB62EE"/>
    <w:rsid w:val="00BB6C35"/>
    <w:rsid w:val="00BC2558"/>
    <w:rsid w:val="00BC4ACC"/>
    <w:rsid w:val="00BD06CD"/>
    <w:rsid w:val="00BD188D"/>
    <w:rsid w:val="00BD2E4C"/>
    <w:rsid w:val="00BD31A7"/>
    <w:rsid w:val="00BD35B9"/>
    <w:rsid w:val="00BD44DA"/>
    <w:rsid w:val="00BD5970"/>
    <w:rsid w:val="00BE3966"/>
    <w:rsid w:val="00BE3AAF"/>
    <w:rsid w:val="00BE6AD0"/>
    <w:rsid w:val="00BF0D63"/>
    <w:rsid w:val="00BF16F3"/>
    <w:rsid w:val="00BF2C12"/>
    <w:rsid w:val="00BF3AD7"/>
    <w:rsid w:val="00BF491F"/>
    <w:rsid w:val="00BF4B4E"/>
    <w:rsid w:val="00C000E9"/>
    <w:rsid w:val="00C00EB7"/>
    <w:rsid w:val="00C013E1"/>
    <w:rsid w:val="00C02CFA"/>
    <w:rsid w:val="00C0427F"/>
    <w:rsid w:val="00C045CF"/>
    <w:rsid w:val="00C057F9"/>
    <w:rsid w:val="00C064AD"/>
    <w:rsid w:val="00C106A4"/>
    <w:rsid w:val="00C11991"/>
    <w:rsid w:val="00C14C7D"/>
    <w:rsid w:val="00C16598"/>
    <w:rsid w:val="00C165C5"/>
    <w:rsid w:val="00C179FA"/>
    <w:rsid w:val="00C17E83"/>
    <w:rsid w:val="00C2288E"/>
    <w:rsid w:val="00C22A72"/>
    <w:rsid w:val="00C236A6"/>
    <w:rsid w:val="00C260CE"/>
    <w:rsid w:val="00C26DF1"/>
    <w:rsid w:val="00C306FD"/>
    <w:rsid w:val="00C31AE3"/>
    <w:rsid w:val="00C31F58"/>
    <w:rsid w:val="00C32C6B"/>
    <w:rsid w:val="00C376F8"/>
    <w:rsid w:val="00C37DDA"/>
    <w:rsid w:val="00C437B4"/>
    <w:rsid w:val="00C45E0C"/>
    <w:rsid w:val="00C507C0"/>
    <w:rsid w:val="00C52F7E"/>
    <w:rsid w:val="00C57699"/>
    <w:rsid w:val="00C64C04"/>
    <w:rsid w:val="00C6604C"/>
    <w:rsid w:val="00C72E82"/>
    <w:rsid w:val="00C735CD"/>
    <w:rsid w:val="00C73811"/>
    <w:rsid w:val="00C738E7"/>
    <w:rsid w:val="00C762C4"/>
    <w:rsid w:val="00C77B5C"/>
    <w:rsid w:val="00C82F2A"/>
    <w:rsid w:val="00C83374"/>
    <w:rsid w:val="00C834C4"/>
    <w:rsid w:val="00C8363D"/>
    <w:rsid w:val="00C83FDD"/>
    <w:rsid w:val="00C87956"/>
    <w:rsid w:val="00C90DE5"/>
    <w:rsid w:val="00C91EE1"/>
    <w:rsid w:val="00C9200A"/>
    <w:rsid w:val="00C94C6B"/>
    <w:rsid w:val="00CA10E8"/>
    <w:rsid w:val="00CA2C9F"/>
    <w:rsid w:val="00CA2E29"/>
    <w:rsid w:val="00CA31F3"/>
    <w:rsid w:val="00CA3A1C"/>
    <w:rsid w:val="00CA470A"/>
    <w:rsid w:val="00CA57E7"/>
    <w:rsid w:val="00CA7264"/>
    <w:rsid w:val="00CA7C4E"/>
    <w:rsid w:val="00CB07DD"/>
    <w:rsid w:val="00CB1E58"/>
    <w:rsid w:val="00CB2354"/>
    <w:rsid w:val="00CB2FFC"/>
    <w:rsid w:val="00CB720C"/>
    <w:rsid w:val="00CC42D0"/>
    <w:rsid w:val="00CC4EBC"/>
    <w:rsid w:val="00CC6594"/>
    <w:rsid w:val="00CC7C87"/>
    <w:rsid w:val="00CD0A24"/>
    <w:rsid w:val="00CD57A9"/>
    <w:rsid w:val="00CD5BB8"/>
    <w:rsid w:val="00CD6C8D"/>
    <w:rsid w:val="00CD6CA8"/>
    <w:rsid w:val="00CE01B8"/>
    <w:rsid w:val="00CE22D8"/>
    <w:rsid w:val="00CE276B"/>
    <w:rsid w:val="00CE2EFA"/>
    <w:rsid w:val="00CE2F91"/>
    <w:rsid w:val="00CE454F"/>
    <w:rsid w:val="00CE4ED7"/>
    <w:rsid w:val="00CE557A"/>
    <w:rsid w:val="00CE6A4F"/>
    <w:rsid w:val="00CE790C"/>
    <w:rsid w:val="00CF2C38"/>
    <w:rsid w:val="00CF2CD1"/>
    <w:rsid w:val="00CF3655"/>
    <w:rsid w:val="00CF47E5"/>
    <w:rsid w:val="00D00706"/>
    <w:rsid w:val="00D02A88"/>
    <w:rsid w:val="00D03613"/>
    <w:rsid w:val="00D128BB"/>
    <w:rsid w:val="00D16844"/>
    <w:rsid w:val="00D20B78"/>
    <w:rsid w:val="00D21D94"/>
    <w:rsid w:val="00D21EB5"/>
    <w:rsid w:val="00D23772"/>
    <w:rsid w:val="00D249BB"/>
    <w:rsid w:val="00D274CF"/>
    <w:rsid w:val="00D32403"/>
    <w:rsid w:val="00D356D4"/>
    <w:rsid w:val="00D35E83"/>
    <w:rsid w:val="00D36063"/>
    <w:rsid w:val="00D41731"/>
    <w:rsid w:val="00D4348A"/>
    <w:rsid w:val="00D435E3"/>
    <w:rsid w:val="00D43F5F"/>
    <w:rsid w:val="00D45098"/>
    <w:rsid w:val="00D45A3E"/>
    <w:rsid w:val="00D520AE"/>
    <w:rsid w:val="00D56680"/>
    <w:rsid w:val="00D575F3"/>
    <w:rsid w:val="00D57752"/>
    <w:rsid w:val="00D5781F"/>
    <w:rsid w:val="00D57CEF"/>
    <w:rsid w:val="00D62B0C"/>
    <w:rsid w:val="00D643F7"/>
    <w:rsid w:val="00D64B8C"/>
    <w:rsid w:val="00D67A6B"/>
    <w:rsid w:val="00D7328B"/>
    <w:rsid w:val="00D73603"/>
    <w:rsid w:val="00D73A1D"/>
    <w:rsid w:val="00D744F9"/>
    <w:rsid w:val="00D75097"/>
    <w:rsid w:val="00D75331"/>
    <w:rsid w:val="00D75AF5"/>
    <w:rsid w:val="00D77431"/>
    <w:rsid w:val="00D80350"/>
    <w:rsid w:val="00D808E1"/>
    <w:rsid w:val="00D8178F"/>
    <w:rsid w:val="00D817D4"/>
    <w:rsid w:val="00D831BE"/>
    <w:rsid w:val="00D90901"/>
    <w:rsid w:val="00D917B9"/>
    <w:rsid w:val="00D92826"/>
    <w:rsid w:val="00D93CAE"/>
    <w:rsid w:val="00DA4F7C"/>
    <w:rsid w:val="00DA50CF"/>
    <w:rsid w:val="00DA5961"/>
    <w:rsid w:val="00DA614A"/>
    <w:rsid w:val="00DB0167"/>
    <w:rsid w:val="00DB1112"/>
    <w:rsid w:val="00DB1D1E"/>
    <w:rsid w:val="00DB3058"/>
    <w:rsid w:val="00DB71F9"/>
    <w:rsid w:val="00DC3781"/>
    <w:rsid w:val="00DC3B53"/>
    <w:rsid w:val="00DC69C5"/>
    <w:rsid w:val="00DC6B50"/>
    <w:rsid w:val="00DD0C64"/>
    <w:rsid w:val="00DD2491"/>
    <w:rsid w:val="00DD2572"/>
    <w:rsid w:val="00DD3FFB"/>
    <w:rsid w:val="00DD478E"/>
    <w:rsid w:val="00DD5B32"/>
    <w:rsid w:val="00DD76AD"/>
    <w:rsid w:val="00DE1344"/>
    <w:rsid w:val="00DE3811"/>
    <w:rsid w:val="00DE3D00"/>
    <w:rsid w:val="00DE4D27"/>
    <w:rsid w:val="00DE5314"/>
    <w:rsid w:val="00DF0B43"/>
    <w:rsid w:val="00DF122D"/>
    <w:rsid w:val="00DF2EAC"/>
    <w:rsid w:val="00DF599E"/>
    <w:rsid w:val="00DF6B82"/>
    <w:rsid w:val="00E01D07"/>
    <w:rsid w:val="00E07304"/>
    <w:rsid w:val="00E074B8"/>
    <w:rsid w:val="00E117FC"/>
    <w:rsid w:val="00E12084"/>
    <w:rsid w:val="00E20650"/>
    <w:rsid w:val="00E22554"/>
    <w:rsid w:val="00E23184"/>
    <w:rsid w:val="00E23656"/>
    <w:rsid w:val="00E236AB"/>
    <w:rsid w:val="00E24844"/>
    <w:rsid w:val="00E24B1C"/>
    <w:rsid w:val="00E2571E"/>
    <w:rsid w:val="00E27B40"/>
    <w:rsid w:val="00E31E62"/>
    <w:rsid w:val="00E32971"/>
    <w:rsid w:val="00E32D30"/>
    <w:rsid w:val="00E32E46"/>
    <w:rsid w:val="00E343C8"/>
    <w:rsid w:val="00E35253"/>
    <w:rsid w:val="00E35573"/>
    <w:rsid w:val="00E35FBA"/>
    <w:rsid w:val="00E406C8"/>
    <w:rsid w:val="00E45873"/>
    <w:rsid w:val="00E45CAB"/>
    <w:rsid w:val="00E462AB"/>
    <w:rsid w:val="00E46312"/>
    <w:rsid w:val="00E46AAD"/>
    <w:rsid w:val="00E46ADF"/>
    <w:rsid w:val="00E46F77"/>
    <w:rsid w:val="00E500BD"/>
    <w:rsid w:val="00E500DF"/>
    <w:rsid w:val="00E506F1"/>
    <w:rsid w:val="00E523EF"/>
    <w:rsid w:val="00E53B7A"/>
    <w:rsid w:val="00E55446"/>
    <w:rsid w:val="00E56C98"/>
    <w:rsid w:val="00E56D7E"/>
    <w:rsid w:val="00E57AC6"/>
    <w:rsid w:val="00E57DD6"/>
    <w:rsid w:val="00E60300"/>
    <w:rsid w:val="00E624E8"/>
    <w:rsid w:val="00E67176"/>
    <w:rsid w:val="00E67B04"/>
    <w:rsid w:val="00E70125"/>
    <w:rsid w:val="00E70672"/>
    <w:rsid w:val="00E73517"/>
    <w:rsid w:val="00E748F6"/>
    <w:rsid w:val="00E7490E"/>
    <w:rsid w:val="00E76072"/>
    <w:rsid w:val="00E77423"/>
    <w:rsid w:val="00E82086"/>
    <w:rsid w:val="00E821CC"/>
    <w:rsid w:val="00E83860"/>
    <w:rsid w:val="00E85B1B"/>
    <w:rsid w:val="00E85B64"/>
    <w:rsid w:val="00E860BB"/>
    <w:rsid w:val="00E90F87"/>
    <w:rsid w:val="00E92740"/>
    <w:rsid w:val="00E92B26"/>
    <w:rsid w:val="00E93122"/>
    <w:rsid w:val="00E93590"/>
    <w:rsid w:val="00E951E9"/>
    <w:rsid w:val="00E956A6"/>
    <w:rsid w:val="00E9625E"/>
    <w:rsid w:val="00EA27F2"/>
    <w:rsid w:val="00EA7679"/>
    <w:rsid w:val="00EA7E97"/>
    <w:rsid w:val="00EB079A"/>
    <w:rsid w:val="00EB124D"/>
    <w:rsid w:val="00EB2A71"/>
    <w:rsid w:val="00EB4200"/>
    <w:rsid w:val="00EB5942"/>
    <w:rsid w:val="00EB78AE"/>
    <w:rsid w:val="00EC148E"/>
    <w:rsid w:val="00EC21A9"/>
    <w:rsid w:val="00EC3289"/>
    <w:rsid w:val="00EC42C9"/>
    <w:rsid w:val="00EC44FB"/>
    <w:rsid w:val="00EC531D"/>
    <w:rsid w:val="00ED04FE"/>
    <w:rsid w:val="00ED09B4"/>
    <w:rsid w:val="00ED0DA5"/>
    <w:rsid w:val="00ED4571"/>
    <w:rsid w:val="00EE0C8D"/>
    <w:rsid w:val="00EE2C87"/>
    <w:rsid w:val="00EE4DAC"/>
    <w:rsid w:val="00EE6923"/>
    <w:rsid w:val="00EE71FE"/>
    <w:rsid w:val="00EE73F9"/>
    <w:rsid w:val="00EF0564"/>
    <w:rsid w:val="00EF194D"/>
    <w:rsid w:val="00EF2349"/>
    <w:rsid w:val="00EF43CE"/>
    <w:rsid w:val="00EF44B6"/>
    <w:rsid w:val="00EF4637"/>
    <w:rsid w:val="00EF67CF"/>
    <w:rsid w:val="00EF7BDA"/>
    <w:rsid w:val="00EF7E7C"/>
    <w:rsid w:val="00F0056F"/>
    <w:rsid w:val="00F0081E"/>
    <w:rsid w:val="00F0165E"/>
    <w:rsid w:val="00F021FB"/>
    <w:rsid w:val="00F022EE"/>
    <w:rsid w:val="00F05BF8"/>
    <w:rsid w:val="00F06390"/>
    <w:rsid w:val="00F07882"/>
    <w:rsid w:val="00F112B3"/>
    <w:rsid w:val="00F112D9"/>
    <w:rsid w:val="00F12A18"/>
    <w:rsid w:val="00F13736"/>
    <w:rsid w:val="00F1403F"/>
    <w:rsid w:val="00F148CE"/>
    <w:rsid w:val="00F15CB0"/>
    <w:rsid w:val="00F2029A"/>
    <w:rsid w:val="00F21BD5"/>
    <w:rsid w:val="00F22C9D"/>
    <w:rsid w:val="00F23171"/>
    <w:rsid w:val="00F24FD3"/>
    <w:rsid w:val="00F26E4B"/>
    <w:rsid w:val="00F3033D"/>
    <w:rsid w:val="00F32CD8"/>
    <w:rsid w:val="00F3371D"/>
    <w:rsid w:val="00F35106"/>
    <w:rsid w:val="00F35507"/>
    <w:rsid w:val="00F37E5E"/>
    <w:rsid w:val="00F402D8"/>
    <w:rsid w:val="00F40C0E"/>
    <w:rsid w:val="00F43B89"/>
    <w:rsid w:val="00F43E4B"/>
    <w:rsid w:val="00F47416"/>
    <w:rsid w:val="00F5096F"/>
    <w:rsid w:val="00F515F1"/>
    <w:rsid w:val="00F52749"/>
    <w:rsid w:val="00F54044"/>
    <w:rsid w:val="00F549A7"/>
    <w:rsid w:val="00F56883"/>
    <w:rsid w:val="00F56DCA"/>
    <w:rsid w:val="00F5786E"/>
    <w:rsid w:val="00F60DCD"/>
    <w:rsid w:val="00F6150A"/>
    <w:rsid w:val="00F620EE"/>
    <w:rsid w:val="00F66732"/>
    <w:rsid w:val="00F66807"/>
    <w:rsid w:val="00F74325"/>
    <w:rsid w:val="00F7564A"/>
    <w:rsid w:val="00F8005A"/>
    <w:rsid w:val="00F80838"/>
    <w:rsid w:val="00F80C6B"/>
    <w:rsid w:val="00F819EE"/>
    <w:rsid w:val="00F842F6"/>
    <w:rsid w:val="00F843C5"/>
    <w:rsid w:val="00F85CD3"/>
    <w:rsid w:val="00F8671A"/>
    <w:rsid w:val="00F86FF2"/>
    <w:rsid w:val="00F873FC"/>
    <w:rsid w:val="00F9075C"/>
    <w:rsid w:val="00F95A51"/>
    <w:rsid w:val="00F970AD"/>
    <w:rsid w:val="00F971E6"/>
    <w:rsid w:val="00F9773C"/>
    <w:rsid w:val="00F9791C"/>
    <w:rsid w:val="00FA1A8E"/>
    <w:rsid w:val="00FA4595"/>
    <w:rsid w:val="00FA60FF"/>
    <w:rsid w:val="00FA6ADD"/>
    <w:rsid w:val="00FA7750"/>
    <w:rsid w:val="00FA79DC"/>
    <w:rsid w:val="00FB1AD4"/>
    <w:rsid w:val="00FB33D3"/>
    <w:rsid w:val="00FB73AE"/>
    <w:rsid w:val="00FB7BCD"/>
    <w:rsid w:val="00FC0E0E"/>
    <w:rsid w:val="00FC1598"/>
    <w:rsid w:val="00FC1657"/>
    <w:rsid w:val="00FC2A1E"/>
    <w:rsid w:val="00FC3D91"/>
    <w:rsid w:val="00FC4442"/>
    <w:rsid w:val="00FC5EDA"/>
    <w:rsid w:val="00FC6D57"/>
    <w:rsid w:val="00FC74B0"/>
    <w:rsid w:val="00FD5A63"/>
    <w:rsid w:val="00FD6218"/>
    <w:rsid w:val="00FD655A"/>
    <w:rsid w:val="00FD6C46"/>
    <w:rsid w:val="00FE57BE"/>
    <w:rsid w:val="00FF0EB7"/>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E1206"/>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0E3CEC"/>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0E3CEC"/>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0E3CEC"/>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0E3CEC"/>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aliases w:val="Tabela - mreža"/>
    <w:basedOn w:val="Navadnatabela"/>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uiPriority w:val="99"/>
    <w:rsid w:val="00C17E83"/>
    <w:pPr>
      <w:spacing w:after="120"/>
    </w:pPr>
  </w:style>
  <w:style w:type="character" w:customStyle="1" w:styleId="TelobesedilaZnak">
    <w:name w:val="Telo besedila Znak"/>
    <w:basedOn w:val="Privzetapisavaodstavka"/>
    <w:link w:val="Telobesedila"/>
    <w:uiPriority w:val="99"/>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rsid w:val="002E141A"/>
    <w:rPr>
      <w:sz w:val="24"/>
      <w:szCs w:val="24"/>
    </w:rPr>
  </w:style>
  <w:style w:type="character" w:customStyle="1" w:styleId="Naslov2Znak">
    <w:name w:val="Naslov 2 Znak"/>
    <w:basedOn w:val="Privzetapisavaodstavka"/>
    <w:link w:val="Naslov2"/>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uiPriority w:val="99"/>
    <w:rsid w:val="00164132"/>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uiPriority w:val="99"/>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7"/>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rsid w:val="00A975BE"/>
  </w:style>
  <w:style w:type="paragraph" w:styleId="Zadevapripombe">
    <w:name w:val="annotation subject"/>
    <w:aliases w:val="Zadeva komentarja"/>
    <w:basedOn w:val="Pripombabesedilo"/>
    <w:next w:val="Pripombabesedilo"/>
    <w:link w:val="ZadevapripombeZnak"/>
    <w:uiPriority w:val="99"/>
    <w:unhideWhenUsed/>
    <w:rsid w:val="00A975BE"/>
    <w:rPr>
      <w:b/>
      <w:bCs/>
    </w:rPr>
  </w:style>
  <w:style w:type="character" w:customStyle="1" w:styleId="ZadevapripombeZnak">
    <w:name w:val="Zadeva pripombe Znak"/>
    <w:aliases w:val="Zadeva komentarja Znak1"/>
    <w:basedOn w:val="PripombabesediloZnak"/>
    <w:link w:val="Zadevapripombe"/>
    <w:uiPriority w:val="99"/>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10"/>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customStyle="1" w:styleId="p">
    <w:name w:val="p"/>
    <w:basedOn w:val="Navaden"/>
    <w:rsid w:val="00706948"/>
    <w:pPr>
      <w:spacing w:before="40" w:after="10"/>
      <w:ind w:left="10" w:right="10" w:firstLine="240"/>
      <w:jc w:val="both"/>
    </w:pPr>
    <w:rPr>
      <w:rFonts w:ascii="Arial" w:hAnsi="Arial" w:cs="Arial"/>
      <w:color w:val="222222"/>
      <w:sz w:val="22"/>
      <w:szCs w:val="22"/>
    </w:rPr>
  </w:style>
  <w:style w:type="paragraph" w:customStyle="1" w:styleId="a">
    <w:basedOn w:val="Pripombabesedilo"/>
    <w:next w:val="Pripombabesedilo"/>
    <w:rsid w:val="006D3C7F"/>
    <w:rPr>
      <w:b/>
      <w:bCs/>
      <w:lang w:val="en-US" w:eastAsia="en-US"/>
    </w:rPr>
  </w:style>
  <w:style w:type="paragraph" w:styleId="Revizija">
    <w:name w:val="Revision"/>
    <w:hidden/>
    <w:uiPriority w:val="99"/>
    <w:semiHidden/>
    <w:rsid w:val="006D3C7F"/>
    <w:rPr>
      <w:sz w:val="24"/>
      <w:szCs w:val="24"/>
      <w:lang w:val="en-US" w:eastAsia="en-US"/>
    </w:rPr>
  </w:style>
  <w:style w:type="paragraph" w:styleId="Golobesedilo">
    <w:name w:val="Plain Text"/>
    <w:basedOn w:val="Navaden"/>
    <w:link w:val="GolobesediloZnak"/>
    <w:uiPriority w:val="99"/>
    <w:unhideWhenUsed/>
    <w:rsid w:val="006D3C7F"/>
    <w:rPr>
      <w:rFonts w:ascii="Calibri" w:eastAsia="Calibri" w:hAnsi="Calibri"/>
      <w:sz w:val="22"/>
      <w:szCs w:val="21"/>
      <w:lang w:eastAsia="en-US"/>
    </w:rPr>
  </w:style>
  <w:style w:type="character" w:customStyle="1" w:styleId="GolobesediloZnak">
    <w:name w:val="Golo besedilo Znak"/>
    <w:basedOn w:val="Privzetapisavaodstavka"/>
    <w:link w:val="Golobesedilo"/>
    <w:uiPriority w:val="99"/>
    <w:rsid w:val="006D3C7F"/>
    <w:rPr>
      <w:rFonts w:ascii="Calibri" w:eastAsia="Calibri" w:hAnsi="Calibri"/>
      <w:sz w:val="22"/>
      <w:szCs w:val="21"/>
      <w:lang w:eastAsia="en-US"/>
    </w:rPr>
  </w:style>
  <w:style w:type="character" w:customStyle="1" w:styleId="Bodytext2Bold">
    <w:name w:val="Body text (2) + Bold"/>
    <w:basedOn w:val="Bodytext2"/>
    <w:rsid w:val="000E705B"/>
    <w:rPr>
      <w:rFonts w:ascii="Arial Narrow" w:eastAsia="Arial Narrow" w:hAnsi="Arial Narrow" w:cs="Arial Narrow"/>
      <w:b/>
      <w:bCs/>
      <w:color w:val="000000"/>
      <w:spacing w:val="0"/>
      <w:w w:val="100"/>
      <w:position w:val="0"/>
      <w:sz w:val="22"/>
      <w:szCs w:val="22"/>
      <w:shd w:val="clear" w:color="auto" w:fill="FFFFFF"/>
      <w:lang w:val="sl-SI" w:eastAsia="sl-SI" w:bidi="sl-SI"/>
    </w:rPr>
  </w:style>
  <w:style w:type="character" w:customStyle="1" w:styleId="Heading3">
    <w:name w:val="Heading #3"/>
    <w:basedOn w:val="Privzetapisavaodstavka"/>
    <w:rsid w:val="000E705B"/>
    <w:rPr>
      <w:rFonts w:ascii="Arial Narrow" w:eastAsia="Arial Narrow" w:hAnsi="Arial Narrow" w:cs="Arial Narrow" w:hint="default"/>
      <w:b/>
      <w:bCs/>
      <w:i w:val="0"/>
      <w:iCs w:val="0"/>
      <w:smallCaps w:val="0"/>
      <w:strike w:val="0"/>
      <w:dstrike w:val="0"/>
      <w:color w:val="000000"/>
      <w:spacing w:val="0"/>
      <w:w w:val="100"/>
      <w:position w:val="0"/>
      <w:sz w:val="24"/>
      <w:szCs w:val="24"/>
      <w:u w:val="single"/>
      <w:effect w:val="none"/>
      <w:lang w:val="sl-SI" w:eastAsia="sl-SI" w:bidi="sl-SI"/>
    </w:rPr>
  </w:style>
  <w:style w:type="character" w:customStyle="1" w:styleId="Naslov4Znak">
    <w:name w:val="Naslov 4 Znak"/>
    <w:basedOn w:val="Privzetapisavaodstavka"/>
    <w:link w:val="Naslov4"/>
    <w:rsid w:val="000E3CEC"/>
    <w:rPr>
      <w:rFonts w:ascii="Calibri" w:hAnsi="Calibri"/>
      <w:b/>
      <w:bCs/>
      <w:sz w:val="28"/>
      <w:szCs w:val="28"/>
      <w:lang w:val="x-none" w:eastAsia="x-none"/>
    </w:rPr>
  </w:style>
  <w:style w:type="character" w:customStyle="1" w:styleId="Naslov5Znak">
    <w:name w:val="Naslov 5 Znak"/>
    <w:basedOn w:val="Privzetapisavaodstavka"/>
    <w:link w:val="Naslov5"/>
    <w:rsid w:val="000E3CEC"/>
    <w:rPr>
      <w:b/>
      <w:bCs/>
      <w:sz w:val="28"/>
      <w:szCs w:val="28"/>
      <w:lang w:val="x-none" w:eastAsia="x-none"/>
    </w:rPr>
  </w:style>
  <w:style w:type="character" w:customStyle="1" w:styleId="Naslov6Znak">
    <w:name w:val="Naslov 6 Znak"/>
    <w:basedOn w:val="Privzetapisavaodstavka"/>
    <w:link w:val="Naslov6"/>
    <w:semiHidden/>
    <w:rsid w:val="000E3CEC"/>
    <w:rPr>
      <w:rFonts w:ascii="Calibri" w:hAnsi="Calibri"/>
      <w:b/>
      <w:bCs/>
      <w:sz w:val="22"/>
      <w:szCs w:val="22"/>
      <w:lang w:val="x-none" w:eastAsia="x-none"/>
    </w:rPr>
  </w:style>
  <w:style w:type="character" w:customStyle="1" w:styleId="Naslov9Znak">
    <w:name w:val="Naslov 9 Znak"/>
    <w:basedOn w:val="Privzetapisavaodstavka"/>
    <w:link w:val="Naslov9"/>
    <w:rsid w:val="000E3CEC"/>
    <w:rPr>
      <w:rFonts w:ascii="Arial" w:hAnsi="Arial"/>
      <w:b/>
      <w:bCs/>
      <w:sz w:val="32"/>
      <w:szCs w:val="32"/>
      <w:lang w:val="x-none" w:eastAsia="x-none"/>
    </w:rPr>
  </w:style>
  <w:style w:type="paragraph" w:customStyle="1" w:styleId="default0">
    <w:name w:val="default"/>
    <w:basedOn w:val="Navaden"/>
    <w:rsid w:val="000E3CEC"/>
    <w:pPr>
      <w:spacing w:before="100" w:beforeAutospacing="1" w:after="100" w:afterAutospacing="1"/>
    </w:pPr>
  </w:style>
  <w:style w:type="character" w:styleId="SledenaHiperpovezava">
    <w:name w:val="FollowedHyperlink"/>
    <w:uiPriority w:val="99"/>
    <w:semiHidden/>
    <w:unhideWhenUsed/>
    <w:rsid w:val="000E3CEC"/>
    <w:rPr>
      <w:color w:val="800080"/>
      <w:u w:val="single"/>
    </w:rPr>
  </w:style>
  <w:style w:type="paragraph" w:styleId="HTML-oblikovano">
    <w:name w:val="HTML Preformatted"/>
    <w:basedOn w:val="Navaden"/>
    <w:link w:val="HTML-oblikovanoZnak"/>
    <w:uiPriority w:val="99"/>
    <w:semiHidden/>
    <w:unhideWhenUsed/>
    <w:rsid w:val="000E3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0E3CEC"/>
    <w:rPr>
      <w:rFonts w:ascii="Courier New" w:hAnsi="Courier New"/>
      <w:lang w:val="en-US"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0E3CEC"/>
  </w:style>
  <w:style w:type="paragraph" w:styleId="Sprotnaopomba-besedilo">
    <w:name w:val="footnote text"/>
    <w:aliases w:val="IFZ f,Footnote,Fußnote,-E Fußnotentext,Fußnotentext Ursprung"/>
    <w:basedOn w:val="Navaden"/>
    <w:link w:val="Sprotnaopomba-besediloZnak"/>
    <w:unhideWhenUsed/>
    <w:rsid w:val="000E3CEC"/>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0E3CEC"/>
  </w:style>
  <w:style w:type="character" w:customStyle="1" w:styleId="PripombabesediloZnak2">
    <w:name w:val="Pripomba – besedilo Znak2"/>
    <w:aliases w:val="Komentar - besedilo Znak1"/>
    <w:basedOn w:val="Privzetapisavaodstavka"/>
    <w:uiPriority w:val="99"/>
    <w:locked/>
    <w:rsid w:val="000E3CEC"/>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0E3CEC"/>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0E3CEC"/>
  </w:style>
  <w:style w:type="paragraph" w:styleId="Telobesedila-zamik">
    <w:name w:val="Body Text Indent"/>
    <w:basedOn w:val="Navaden"/>
    <w:link w:val="Telobesedila-zamikZnak"/>
    <w:unhideWhenUsed/>
    <w:rsid w:val="000E3CEC"/>
    <w:pPr>
      <w:spacing w:after="120"/>
      <w:ind w:left="283"/>
    </w:pPr>
    <w:rPr>
      <w:lang w:val="x-none" w:eastAsia="x-none"/>
    </w:rPr>
  </w:style>
  <w:style w:type="character" w:customStyle="1" w:styleId="Telobesedila-zamikZnak">
    <w:name w:val="Telo besedila - zamik Znak"/>
    <w:basedOn w:val="Privzetapisavaodstavka"/>
    <w:link w:val="Telobesedila-zamik"/>
    <w:rsid w:val="000E3CEC"/>
    <w:rPr>
      <w:sz w:val="24"/>
      <w:szCs w:val="24"/>
      <w:lang w:val="x-none" w:eastAsia="x-none"/>
    </w:rPr>
  </w:style>
  <w:style w:type="paragraph" w:styleId="Telobesedila-zamik3">
    <w:name w:val="Body Text Indent 3"/>
    <w:basedOn w:val="Navaden"/>
    <w:link w:val="Telobesedila-zamik3Znak"/>
    <w:uiPriority w:val="99"/>
    <w:unhideWhenUsed/>
    <w:rsid w:val="000E3CEC"/>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0E3CEC"/>
    <w:rPr>
      <w:sz w:val="16"/>
      <w:szCs w:val="16"/>
      <w:lang w:val="x-none" w:eastAsia="x-none"/>
    </w:rPr>
  </w:style>
  <w:style w:type="paragraph" w:styleId="Blokbesedila">
    <w:name w:val="Block Text"/>
    <w:basedOn w:val="Navaden"/>
    <w:unhideWhenUsed/>
    <w:rsid w:val="000E3CEC"/>
    <w:pPr>
      <w:ind w:left="1080" w:right="23" w:hanging="360"/>
      <w:jc w:val="both"/>
    </w:pPr>
    <w:rPr>
      <w:rFonts w:ascii="Arial" w:hAnsi="Arial" w:cs="Arial"/>
    </w:rPr>
  </w:style>
  <w:style w:type="paragraph" w:styleId="Zgradbadokumenta">
    <w:name w:val="Document Map"/>
    <w:basedOn w:val="Navaden"/>
    <w:link w:val="ZgradbadokumentaZnak"/>
    <w:unhideWhenUsed/>
    <w:rsid w:val="000E3CEC"/>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0E3CEC"/>
    <w:rPr>
      <w:rFonts w:ascii="Tahoma" w:hAnsi="Tahoma"/>
      <w:sz w:val="16"/>
      <w:szCs w:val="16"/>
      <w:lang w:val="x-none" w:eastAsia="x-none"/>
    </w:rPr>
  </w:style>
  <w:style w:type="character" w:customStyle="1" w:styleId="ZadevapripombeZnak2">
    <w:name w:val="Zadeva pripombe Znak2"/>
    <w:aliases w:val="Zadeva komentarja Znak"/>
    <w:uiPriority w:val="99"/>
    <w:semiHidden/>
    <w:locked/>
    <w:rsid w:val="000E3CEC"/>
    <w:rPr>
      <w:rFonts w:ascii="Times New Roman" w:eastAsia="Times New Roman" w:hAnsi="Times New Roman" w:cs="Times New Roman"/>
      <w:b/>
      <w:bCs/>
      <w:sz w:val="20"/>
      <w:szCs w:val="20"/>
      <w:lang w:val="x-none" w:eastAsia="x-none"/>
    </w:rPr>
  </w:style>
  <w:style w:type="character" w:customStyle="1" w:styleId="BrezrazmikovZnak">
    <w:name w:val="Brez razmikov Znak"/>
    <w:link w:val="Brezrazmikov"/>
    <w:uiPriority w:val="1"/>
    <w:locked/>
    <w:rsid w:val="000E3CEC"/>
    <w:rPr>
      <w:sz w:val="24"/>
      <w:szCs w:val="24"/>
    </w:rPr>
  </w:style>
  <w:style w:type="paragraph" w:customStyle="1" w:styleId="BodyText22">
    <w:name w:val="Body Text 22"/>
    <w:basedOn w:val="Navaden"/>
    <w:rsid w:val="000E3CEC"/>
    <w:pPr>
      <w:jc w:val="both"/>
    </w:pPr>
    <w:rPr>
      <w:b/>
      <w:sz w:val="22"/>
      <w:szCs w:val="20"/>
    </w:rPr>
  </w:style>
  <w:style w:type="paragraph" w:customStyle="1" w:styleId="Brezrazmikov1">
    <w:name w:val="Brez razmikov1"/>
    <w:uiPriority w:val="99"/>
    <w:qFormat/>
    <w:rsid w:val="000E3CEC"/>
    <w:rPr>
      <w:rFonts w:ascii="Calibri" w:eastAsia="Calibri" w:hAnsi="Calibri"/>
      <w:sz w:val="22"/>
      <w:szCs w:val="22"/>
      <w:lang w:val="en-US" w:eastAsia="en-US"/>
    </w:rPr>
  </w:style>
  <w:style w:type="paragraph" w:customStyle="1" w:styleId="Telobesedila21">
    <w:name w:val="Telo besedila 21"/>
    <w:basedOn w:val="Navaden"/>
    <w:rsid w:val="000E3CEC"/>
    <w:pPr>
      <w:suppressAutoHyphens/>
      <w:jc w:val="both"/>
    </w:pPr>
    <w:rPr>
      <w:rFonts w:ascii="Arial" w:hAnsi="Arial"/>
      <w:w w:val="110"/>
      <w:sz w:val="22"/>
      <w:szCs w:val="20"/>
      <w:lang w:eastAsia="ar-SA"/>
    </w:rPr>
  </w:style>
  <w:style w:type="paragraph" w:customStyle="1" w:styleId="style77">
    <w:name w:val="style77"/>
    <w:basedOn w:val="Navaden"/>
    <w:rsid w:val="000E3CEC"/>
    <w:pPr>
      <w:spacing w:before="100" w:beforeAutospacing="1" w:after="100" w:afterAutospacing="1"/>
    </w:pPr>
  </w:style>
  <w:style w:type="paragraph" w:customStyle="1" w:styleId="msolistparagraph0">
    <w:name w:val="msolistparagraph"/>
    <w:basedOn w:val="Navaden"/>
    <w:rsid w:val="000E3CEC"/>
    <w:pPr>
      <w:ind w:left="720"/>
    </w:pPr>
  </w:style>
  <w:style w:type="paragraph" w:customStyle="1" w:styleId="Odstavekseznama2">
    <w:name w:val="Odstavek seznama2"/>
    <w:basedOn w:val="Navaden"/>
    <w:uiPriority w:val="34"/>
    <w:qFormat/>
    <w:rsid w:val="000E3CEC"/>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0E3CEC"/>
    <w:rPr>
      <w:sz w:val="20"/>
      <w:szCs w:val="20"/>
    </w:rPr>
  </w:style>
  <w:style w:type="paragraph" w:customStyle="1" w:styleId="Tabelle">
    <w:name w:val="Tabelle"/>
    <w:basedOn w:val="Navaden"/>
    <w:uiPriority w:val="99"/>
    <w:rsid w:val="000E3CEC"/>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0E3CEC"/>
    <w:rPr>
      <w:sz w:val="24"/>
      <w:szCs w:val="24"/>
    </w:rPr>
  </w:style>
  <w:style w:type="paragraph" w:customStyle="1" w:styleId="NavadenLevo11">
    <w:name w:val="Navaden + Levo:  11"/>
    <w:aliases w:val="27 cm1"/>
    <w:basedOn w:val="Navaden"/>
    <w:link w:val="NavadenLevo1"/>
    <w:rsid w:val="000E3CEC"/>
    <w:pPr>
      <w:ind w:left="1440"/>
    </w:pPr>
  </w:style>
  <w:style w:type="paragraph" w:customStyle="1" w:styleId="NavadenKrepko">
    <w:name w:val="Navaden + Krepko"/>
    <w:basedOn w:val="Navaden"/>
    <w:uiPriority w:val="99"/>
    <w:rsid w:val="000E3CEC"/>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0E3CEC"/>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0E3CEC"/>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0E3CEC"/>
    <w:pPr>
      <w:spacing w:after="200" w:line="276" w:lineRule="auto"/>
    </w:pPr>
    <w:rPr>
      <w:rFonts w:ascii="Calibri" w:hAnsi="Calibri"/>
      <w:sz w:val="22"/>
      <w:szCs w:val="22"/>
      <w:lang w:val="en-US" w:eastAsia="en-US"/>
    </w:rPr>
  </w:style>
  <w:style w:type="paragraph" w:customStyle="1" w:styleId="align-justify">
    <w:name w:val="align-justify"/>
    <w:basedOn w:val="Navaden"/>
    <w:uiPriority w:val="99"/>
    <w:rsid w:val="000E3CEC"/>
    <w:pPr>
      <w:spacing w:before="100" w:beforeAutospacing="1" w:after="100" w:afterAutospacing="1"/>
    </w:pPr>
  </w:style>
  <w:style w:type="character" w:customStyle="1" w:styleId="Slog1Znak">
    <w:name w:val="Slog1 Znak"/>
    <w:link w:val="Slog1"/>
    <w:uiPriority w:val="99"/>
    <w:locked/>
    <w:rsid w:val="000E3CEC"/>
    <w:rPr>
      <w:rFonts w:ascii="Arial Narrow" w:hAnsi="Arial Narrow"/>
      <w:b/>
      <w:lang w:val="x-none" w:eastAsia="x-none"/>
    </w:rPr>
  </w:style>
  <w:style w:type="paragraph" w:customStyle="1" w:styleId="Slog1">
    <w:name w:val="Slog1"/>
    <w:basedOn w:val="Navaden"/>
    <w:link w:val="Slog1Znak"/>
    <w:uiPriority w:val="99"/>
    <w:qFormat/>
    <w:rsid w:val="000E3CEC"/>
    <w:pPr>
      <w:numPr>
        <w:numId w:val="12"/>
      </w:numPr>
    </w:pPr>
    <w:rPr>
      <w:rFonts w:ascii="Arial Narrow" w:hAnsi="Arial Narrow"/>
      <w:b/>
      <w:sz w:val="20"/>
      <w:szCs w:val="20"/>
      <w:lang w:val="x-none" w:eastAsia="x-none"/>
    </w:rPr>
  </w:style>
  <w:style w:type="character" w:customStyle="1" w:styleId="Slog2Znak">
    <w:name w:val="Slog2 Znak"/>
    <w:link w:val="Slog2"/>
    <w:uiPriority w:val="99"/>
    <w:locked/>
    <w:rsid w:val="000E3CEC"/>
    <w:rPr>
      <w:rFonts w:ascii="Arial Narrow" w:hAnsi="Arial Narrow"/>
      <w:lang w:val="x-none" w:eastAsia="x-none"/>
    </w:rPr>
  </w:style>
  <w:style w:type="paragraph" w:customStyle="1" w:styleId="Slog2">
    <w:name w:val="Slog2"/>
    <w:basedOn w:val="Navaden"/>
    <w:link w:val="Slog2Znak"/>
    <w:uiPriority w:val="99"/>
    <w:qFormat/>
    <w:rsid w:val="000E3CEC"/>
    <w:pPr>
      <w:numPr>
        <w:ilvl w:val="1"/>
        <w:numId w:val="12"/>
      </w:numPr>
    </w:pPr>
    <w:rPr>
      <w:rFonts w:ascii="Arial Narrow" w:hAnsi="Arial Narrow"/>
      <w:sz w:val="20"/>
      <w:szCs w:val="20"/>
      <w:lang w:val="x-none" w:eastAsia="x-none"/>
    </w:rPr>
  </w:style>
  <w:style w:type="character" w:customStyle="1" w:styleId="Slog3Znak">
    <w:name w:val="Slog3 Znak"/>
    <w:link w:val="Slog3"/>
    <w:uiPriority w:val="99"/>
    <w:locked/>
    <w:rsid w:val="000E3CEC"/>
    <w:rPr>
      <w:rFonts w:ascii="Arial Narrow" w:hAnsi="Arial Narrow"/>
      <w:lang w:val="x-none" w:eastAsia="x-none"/>
    </w:rPr>
  </w:style>
  <w:style w:type="paragraph" w:customStyle="1" w:styleId="Slog3">
    <w:name w:val="Slog3"/>
    <w:basedOn w:val="Navaden"/>
    <w:link w:val="Slog3Znak"/>
    <w:uiPriority w:val="99"/>
    <w:qFormat/>
    <w:rsid w:val="000E3CEC"/>
    <w:pPr>
      <w:numPr>
        <w:ilvl w:val="2"/>
        <w:numId w:val="12"/>
      </w:numPr>
    </w:pPr>
    <w:rPr>
      <w:rFonts w:ascii="Arial Narrow" w:hAnsi="Arial Narrow"/>
      <w:sz w:val="20"/>
      <w:szCs w:val="20"/>
      <w:lang w:val="x-none" w:eastAsia="x-none"/>
    </w:rPr>
  </w:style>
  <w:style w:type="character" w:styleId="Sprotnaopomba-sklic">
    <w:name w:val="footnote reference"/>
    <w:aliases w:val="Footnote number,-E Fußnotenzeichen"/>
    <w:semiHidden/>
    <w:unhideWhenUsed/>
    <w:rsid w:val="000E3CEC"/>
    <w:rPr>
      <w:vertAlign w:val="superscript"/>
    </w:rPr>
  </w:style>
  <w:style w:type="character" w:customStyle="1" w:styleId="pn">
    <w:name w:val="pn"/>
    <w:basedOn w:val="Privzetapisavaodstavka"/>
    <w:rsid w:val="000E3CEC"/>
  </w:style>
  <w:style w:type="character" w:customStyle="1" w:styleId="mediumtext">
    <w:name w:val="medium_text"/>
    <w:basedOn w:val="Privzetapisavaodstavka"/>
    <w:rsid w:val="000E3CEC"/>
  </w:style>
  <w:style w:type="character" w:customStyle="1" w:styleId="longtext">
    <w:name w:val="long_text"/>
    <w:basedOn w:val="Privzetapisavaodstavka"/>
    <w:rsid w:val="000E3CEC"/>
  </w:style>
  <w:style w:type="character" w:customStyle="1" w:styleId="shorttext">
    <w:name w:val="short_text"/>
    <w:basedOn w:val="Privzetapisavaodstavka"/>
    <w:rsid w:val="000E3CEC"/>
  </w:style>
  <w:style w:type="character" w:customStyle="1" w:styleId="ZadevapripombeZnak1">
    <w:name w:val="Zadeva pripombe Znak1"/>
    <w:uiPriority w:val="99"/>
    <w:semiHidden/>
    <w:locked/>
    <w:rsid w:val="000E3CEC"/>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0E3CEC"/>
    <w:rPr>
      <w:rFonts w:eastAsia="Calibri"/>
      <w:lang w:val="x-none" w:eastAsia="x-none"/>
    </w:rPr>
  </w:style>
  <w:style w:type="character" w:customStyle="1" w:styleId="graytext">
    <w:name w:val="graytext"/>
    <w:rsid w:val="000E3CEC"/>
  </w:style>
  <w:style w:type="numbering" w:customStyle="1" w:styleId="SlogVrstinaoznaka">
    <w:name w:val="Slog Vrstična oznaka"/>
    <w:rsid w:val="000E3CEC"/>
    <w:pPr>
      <w:numPr>
        <w:numId w:val="13"/>
      </w:numPr>
    </w:pPr>
  </w:style>
  <w:style w:type="character" w:styleId="tevilkastrani">
    <w:name w:val="page number"/>
    <w:basedOn w:val="Privzetapisavaodstavka"/>
    <w:rsid w:val="000E3CEC"/>
  </w:style>
  <w:style w:type="paragraph" w:customStyle="1" w:styleId="NoSpacing1">
    <w:name w:val="No Spacing1"/>
    <w:qFormat/>
    <w:rsid w:val="000E3CEC"/>
    <w:rPr>
      <w:rFonts w:ascii="Calibri" w:eastAsia="Calibri" w:hAnsi="Calibri"/>
      <w:sz w:val="22"/>
      <w:szCs w:val="22"/>
      <w:lang w:val="en-US" w:eastAsia="en-US"/>
    </w:rPr>
  </w:style>
  <w:style w:type="paragraph" w:customStyle="1" w:styleId="Barvniseznampoudarek11">
    <w:name w:val="Barvni seznam – poudarek 11"/>
    <w:basedOn w:val="Navaden"/>
    <w:link w:val="ColorfulList-Accent1Char"/>
    <w:uiPriority w:val="34"/>
    <w:qFormat/>
    <w:rsid w:val="000E3CEC"/>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0E3CEC"/>
    <w:pPr>
      <w:ind w:left="708"/>
    </w:pPr>
  </w:style>
  <w:style w:type="character" w:customStyle="1" w:styleId="ColorfulList-Accent1Char">
    <w:name w:val="Colorful List - Accent 1 Char"/>
    <w:link w:val="Barvniseznampoudarek11"/>
    <w:uiPriority w:val="34"/>
    <w:rsid w:val="000E3CEC"/>
    <w:rPr>
      <w:rFonts w:ascii="Calibri" w:eastAsia="Calibri" w:hAnsi="Calibri"/>
      <w:sz w:val="22"/>
      <w:szCs w:val="22"/>
      <w:lang w:eastAsia="en-US"/>
    </w:rPr>
  </w:style>
  <w:style w:type="character" w:styleId="tevilkavrstice">
    <w:name w:val="line number"/>
    <w:basedOn w:val="Privzetapisavaodstavka"/>
    <w:uiPriority w:val="99"/>
    <w:unhideWhenUsed/>
    <w:rsid w:val="000E3CEC"/>
  </w:style>
  <w:style w:type="character" w:customStyle="1" w:styleId="Srednjamrea1poudarek2Znak">
    <w:name w:val="Srednja mreža 1 – poudarek 2 Znak"/>
    <w:link w:val="Srednjamrea1poudarek2"/>
    <w:uiPriority w:val="34"/>
    <w:rsid w:val="000E3CEC"/>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0E3CEC"/>
    <w:rPr>
      <w:rFonts w:ascii="Calibri" w:eastAsia="Calibri" w:hAnsi="Calibri" w:cs="Calibri"/>
      <w:sz w:val="22"/>
      <w:szCs w:val="22"/>
      <w:lang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0E3CEC"/>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0E3CEC"/>
    <w:pPr>
      <w:widowControl w:val="0"/>
    </w:pPr>
    <w:rPr>
      <w:rFonts w:ascii="Calibri" w:eastAsia="Calibri" w:hAnsi="Calibri"/>
      <w:sz w:val="22"/>
      <w:szCs w:val="22"/>
      <w:lang w:val="en-US" w:eastAsia="en-US"/>
    </w:rPr>
  </w:style>
  <w:style w:type="paragraph" w:customStyle="1" w:styleId="Standard">
    <w:name w:val="Standard"/>
    <w:rsid w:val="000E3CEC"/>
    <w:pPr>
      <w:suppressAutoHyphens/>
      <w:autoSpaceDN w:val="0"/>
      <w:textAlignment w:val="baseline"/>
    </w:pPr>
    <w:rPr>
      <w:rFonts w:eastAsia="SimSun" w:cs="Mangal"/>
      <w:kern w:val="3"/>
      <w:sz w:val="24"/>
      <w:szCs w:val="24"/>
      <w:lang w:eastAsia="zh-CN" w:bidi="hi-IN"/>
    </w:rPr>
  </w:style>
  <w:style w:type="character" w:customStyle="1" w:styleId="jlqj4b">
    <w:name w:val="jlqj4b"/>
    <w:basedOn w:val="Privzetapisavaodstavka"/>
    <w:rsid w:val="00B12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4346218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97583642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78398087">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a.kuzmijak@kclj.si" TargetMode="Externa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lidija.ceglar@kclj.si"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A454A-A3B5-493B-8993-4C9133F3A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2</TotalTime>
  <Pages>19</Pages>
  <Words>6448</Words>
  <Characters>36755</Characters>
  <Application>Microsoft Office Word</Application>
  <DocSecurity>0</DocSecurity>
  <Lines>306</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43117</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Lea Kuzmijak</cp:lastModifiedBy>
  <cp:revision>4</cp:revision>
  <cp:lastPrinted>2022-05-31T06:43:00Z</cp:lastPrinted>
  <dcterms:created xsi:type="dcterms:W3CDTF">2022-08-01T12:20:00Z</dcterms:created>
  <dcterms:modified xsi:type="dcterms:W3CDTF">2022-08-01T12:22:00Z</dcterms:modified>
</cp:coreProperties>
</file>